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708F" w:rsidRDefault="000D708F" w:rsidP="00B2215F">
      <w:pPr>
        <w:autoSpaceDE w:val="0"/>
        <w:autoSpaceDN w:val="0"/>
        <w:adjustRightInd w:val="0"/>
        <w:spacing w:line="360" w:lineRule="auto"/>
        <w:jc w:val="center"/>
        <w:rPr>
          <w:rFonts w:ascii="微软雅黑" w:eastAsia="微软雅黑" w:hAnsi="微软雅黑"/>
          <w:b/>
          <w:color w:val="C00000"/>
          <w:sz w:val="36"/>
          <w:szCs w:val="36"/>
        </w:rPr>
      </w:pPr>
      <w:r>
        <w:rPr>
          <w:rFonts w:ascii="微软雅黑" w:eastAsia="微软雅黑" w:hAnsi="微软雅黑" w:hint="eastAsia"/>
          <w:b/>
          <w:color w:val="C00000"/>
          <w:sz w:val="36"/>
          <w:szCs w:val="36"/>
        </w:rPr>
        <w:t>雷科防务（西安）控制技术研究院有限公司</w:t>
      </w:r>
    </w:p>
    <w:p w:rsidR="000D708F" w:rsidRPr="00CB5486" w:rsidRDefault="000D708F" w:rsidP="00CB5486">
      <w:pPr>
        <w:autoSpaceDE w:val="0"/>
        <w:autoSpaceDN w:val="0"/>
        <w:adjustRightInd w:val="0"/>
        <w:spacing w:line="360" w:lineRule="auto"/>
        <w:jc w:val="center"/>
        <w:rPr>
          <w:rFonts w:ascii="微软雅黑" w:eastAsia="微软雅黑" w:hAnsi="微软雅黑"/>
          <w:b/>
          <w:color w:val="C00000"/>
          <w:sz w:val="36"/>
          <w:szCs w:val="36"/>
        </w:rPr>
      </w:pPr>
      <w:r>
        <w:rPr>
          <w:rFonts w:ascii="微软雅黑" w:eastAsia="微软雅黑" w:hAnsi="微软雅黑" w:hint="eastAsia"/>
          <w:b/>
          <w:color w:val="C00000"/>
          <w:sz w:val="36"/>
          <w:szCs w:val="36"/>
        </w:rPr>
        <w:t>西安奇维科技有限公司</w:t>
      </w:r>
      <w:r>
        <w:rPr>
          <w:rFonts w:ascii="微软雅黑" w:eastAsia="微软雅黑" w:hAnsi="微软雅黑"/>
          <w:b/>
          <w:color w:val="C00000"/>
          <w:sz w:val="36"/>
          <w:szCs w:val="36"/>
        </w:rPr>
        <w:t xml:space="preserve"> </w:t>
      </w:r>
      <w:r>
        <w:rPr>
          <w:rFonts w:ascii="微软雅黑" w:eastAsia="微软雅黑" w:hAnsi="微软雅黑" w:hint="eastAsia"/>
          <w:b/>
          <w:color w:val="C00000"/>
          <w:sz w:val="36"/>
          <w:szCs w:val="36"/>
        </w:rPr>
        <w:t>招聘</w:t>
      </w:r>
    </w:p>
    <w:p w:rsidR="000D708F" w:rsidRPr="002A2A02" w:rsidRDefault="000D708F" w:rsidP="004B5973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color w:val="000000"/>
          <w:sz w:val="24"/>
          <w:szCs w:val="24"/>
        </w:rPr>
      </w:pPr>
      <w:r w:rsidRPr="002A2A02">
        <w:rPr>
          <w:rFonts w:ascii="Times New Roman" w:hAnsi="宋体" w:hint="eastAsia"/>
          <w:b/>
          <w:color w:val="000000"/>
          <w:sz w:val="24"/>
          <w:szCs w:val="24"/>
        </w:rPr>
        <w:t>【企业简介】</w:t>
      </w:r>
    </w:p>
    <w:p w:rsidR="000D708F" w:rsidRDefault="000D708F" w:rsidP="00331C4A">
      <w:pPr>
        <w:autoSpaceDE w:val="0"/>
        <w:autoSpaceDN w:val="0"/>
        <w:adjustRightInd w:val="0"/>
        <w:spacing w:line="360" w:lineRule="auto"/>
        <w:ind w:firstLineChars="200" w:firstLine="31680"/>
        <w:jc w:val="left"/>
        <w:rPr>
          <w:rFonts w:ascii="宋体"/>
          <w:color w:val="333333"/>
          <w:spacing w:val="8"/>
          <w:sz w:val="24"/>
          <w:szCs w:val="24"/>
          <w:shd w:val="clear" w:color="auto" w:fill="FFFFFF"/>
        </w:rPr>
      </w:pPr>
      <w:r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雷科防务是在深圳证券交易所挂牌上市的企业（股票代码：</w:t>
      </w:r>
      <w:r>
        <w:rPr>
          <w:rFonts w:ascii="宋体"/>
          <w:color w:val="333333"/>
          <w:spacing w:val="8"/>
          <w:sz w:val="24"/>
          <w:szCs w:val="24"/>
          <w:shd w:val="clear" w:color="auto" w:fill="FFFFFF"/>
        </w:rPr>
        <w:t>0</w:t>
      </w:r>
      <w:r>
        <w:rPr>
          <w:rFonts w:ascii="宋体" w:hAnsi="宋体"/>
          <w:color w:val="333333"/>
          <w:spacing w:val="8"/>
          <w:sz w:val="24"/>
          <w:szCs w:val="24"/>
          <w:shd w:val="clear" w:color="auto" w:fill="FFFFFF"/>
        </w:rPr>
        <w:t>02413</w:t>
      </w:r>
      <w:r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），专业从事雷达系统、遥感测控、卫星导航、数字系统、模拟仿真、安全存储、弹上系统研发、制造的军民融合高科技企业。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公司注册资金</w:t>
      </w:r>
      <w:r w:rsidRPr="009B50D0">
        <w:rPr>
          <w:rFonts w:ascii="宋体" w:hAnsi="宋体"/>
          <w:color w:val="333333"/>
          <w:spacing w:val="8"/>
          <w:sz w:val="24"/>
          <w:szCs w:val="24"/>
          <w:shd w:val="clear" w:color="auto" w:fill="FFFFFF"/>
        </w:rPr>
        <w:t>11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亿元，员工</w:t>
      </w:r>
      <w:r w:rsidRPr="009B50D0">
        <w:rPr>
          <w:rFonts w:ascii="宋体" w:hAnsi="宋体"/>
          <w:color w:val="333333"/>
          <w:spacing w:val="8"/>
          <w:sz w:val="24"/>
          <w:szCs w:val="24"/>
          <w:shd w:val="clear" w:color="auto" w:fill="FFFFFF"/>
        </w:rPr>
        <w:t>1200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余人</w:t>
      </w:r>
      <w:r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，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旗下子公司及机构包括：北京理工雷科电子信息技术有限公司、北京理工雷科雷达技术研究院有限公司、成都爱科特科技发展有限公司、</w:t>
      </w:r>
      <w:r w:rsidRPr="00AD08CF">
        <w:rPr>
          <w:rFonts w:ascii="宋体" w:hAnsi="宋体" w:hint="eastAsia"/>
          <w:b/>
          <w:color w:val="333333"/>
          <w:spacing w:val="8"/>
          <w:sz w:val="24"/>
          <w:szCs w:val="24"/>
          <w:shd w:val="clear" w:color="auto" w:fill="FFFFFF"/>
        </w:rPr>
        <w:t>西安奇维科技有限公司、雷科防务（西安）控制技术研究院有限公司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。通过整合各子公司资源，</w:t>
      </w:r>
      <w:r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目前</w:t>
      </w:r>
      <w:r w:rsidRPr="009B50D0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雷科防务产品覆盖空、天、地、海各领域，已发展成为具有一体化设计、研制、集成能力的产业化集团公司。</w:t>
      </w:r>
    </w:p>
    <w:p w:rsidR="000D708F" w:rsidRDefault="000D708F" w:rsidP="00331C4A">
      <w:pPr>
        <w:autoSpaceDE w:val="0"/>
        <w:autoSpaceDN w:val="0"/>
        <w:adjustRightInd w:val="0"/>
        <w:spacing w:line="360" w:lineRule="auto"/>
        <w:ind w:firstLineChars="200" w:firstLine="31680"/>
        <w:jc w:val="left"/>
        <w:rPr>
          <w:rFonts w:ascii="宋体"/>
          <w:color w:val="333333"/>
          <w:spacing w:val="8"/>
          <w:sz w:val="24"/>
          <w:szCs w:val="24"/>
          <w:shd w:val="clear" w:color="auto" w:fill="FFFFFF"/>
        </w:rPr>
      </w:pPr>
      <w:r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雷科防务（西安）控制技术研究院有限公司、西安奇维科技有限公司隶属于雷科防务旗下，</w:t>
      </w:r>
      <w:r w:rsidRPr="008A0912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现有</w:t>
      </w:r>
      <w:r w:rsidRPr="008A0912">
        <w:rPr>
          <w:rFonts w:ascii="宋体" w:hAnsi="宋体"/>
          <w:color w:val="333333"/>
          <w:spacing w:val="8"/>
          <w:sz w:val="24"/>
          <w:szCs w:val="24"/>
          <w:shd w:val="clear" w:color="auto" w:fill="FFFFFF"/>
        </w:rPr>
        <w:t>25000</w:t>
      </w:r>
      <w:r w:rsidRPr="008A0912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平方米科研生产大楼，位于西安高新技术开发区创业研发园和草堂科技产业园区，是西安高新区内优秀的科技创新明星企业，专业从事智能弹药及弹上核心控制部件、遥控武器站、智能穿戴系统、无人机系统、固态存储系统、高性能计算机、装备综合保障系统的研发、生产和销售。公司员工</w:t>
      </w:r>
      <w:r w:rsidRPr="008A0912">
        <w:rPr>
          <w:rFonts w:ascii="宋体" w:hAnsi="宋体"/>
          <w:color w:val="333333"/>
          <w:spacing w:val="8"/>
          <w:sz w:val="24"/>
          <w:szCs w:val="24"/>
          <w:shd w:val="clear" w:color="auto" w:fill="FFFFFF"/>
        </w:rPr>
        <w:t>340</w:t>
      </w:r>
      <w:r w:rsidRPr="008A0912">
        <w:rPr>
          <w:rFonts w:ascii="宋体" w:hAnsi="宋体" w:hint="eastAsia"/>
          <w:color w:val="333333"/>
          <w:spacing w:val="8"/>
          <w:sz w:val="24"/>
          <w:szCs w:val="24"/>
          <w:shd w:val="clear" w:color="auto" w:fill="FFFFFF"/>
        </w:rPr>
        <w:t>余人，其中科研人员过半，博士、硕士近百人，具备雄厚的技术研发实力。公司具备完整军工准入资质，是国内十大军工集团及科研院所的优秀供应商。</w:t>
      </w:r>
    </w:p>
    <w:p w:rsidR="000D708F" w:rsidRPr="00401920" w:rsidRDefault="000D708F" w:rsidP="00E405E2">
      <w:pPr>
        <w:autoSpaceDE w:val="0"/>
        <w:autoSpaceDN w:val="0"/>
        <w:adjustRightInd w:val="0"/>
        <w:spacing w:line="360" w:lineRule="auto"/>
        <w:jc w:val="center"/>
        <w:rPr>
          <w:rFonts w:ascii="宋体"/>
          <w:color w:val="333333"/>
          <w:spacing w:val="8"/>
          <w:sz w:val="24"/>
          <w:szCs w:val="24"/>
          <w:shd w:val="clear" w:color="auto" w:fill="FFFFFF"/>
        </w:rPr>
      </w:pPr>
      <w:r w:rsidRPr="000528E9">
        <w:rPr>
          <w:rFonts w:ascii="Times New Roman" w:hAnsi="宋体"/>
          <w:b/>
          <w:noProof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5" o:spid="_x0000_i1025" type="#_x0000_t75" style="width:419.25pt;height:231pt;visibility:visible">
            <v:imagedata r:id="rId7" o:title=""/>
          </v:shape>
        </w:pict>
      </w:r>
    </w:p>
    <w:p w:rsidR="000D708F" w:rsidRPr="009E1765" w:rsidRDefault="000D708F" w:rsidP="005661F7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color w:val="000000"/>
          <w:sz w:val="24"/>
          <w:szCs w:val="24"/>
        </w:rPr>
      </w:pPr>
      <w:r w:rsidRPr="00A179AF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bookmarkStart w:id="0" w:name="_GoBack"/>
      <w:bookmarkEnd w:id="0"/>
      <w:r w:rsidRPr="001A78C1">
        <w:rPr>
          <w:rFonts w:ascii="微软雅黑" w:eastAsia="微软雅黑" w:hAnsi="微软雅黑" w:hint="eastAsia"/>
          <w:b/>
          <w:sz w:val="24"/>
          <w:szCs w:val="24"/>
        </w:rPr>
        <w:t>【招聘岗位】</w:t>
      </w:r>
    </w:p>
    <w:p w:rsidR="000D708F" w:rsidRPr="00303184" w:rsidRDefault="000D708F" w:rsidP="00DE76C9">
      <w:pPr>
        <w:pStyle w:val="ListParagraph"/>
        <w:widowControl/>
        <w:numPr>
          <w:ilvl w:val="0"/>
          <w:numId w:val="12"/>
        </w:numPr>
        <w:shd w:val="clear" w:color="auto" w:fill="FFFFFF"/>
        <w:tabs>
          <w:tab w:val="num" w:pos="284"/>
        </w:tabs>
        <w:spacing w:line="360" w:lineRule="auto"/>
        <w:ind w:firstLineChars="0"/>
        <w:rPr>
          <w:rFonts w:ascii="宋体" w:cs="宋体"/>
          <w:color w:val="C00000"/>
          <w:spacing w:val="8"/>
          <w:kern w:val="0"/>
          <w:sz w:val="24"/>
          <w:szCs w:val="24"/>
        </w:rPr>
      </w:pPr>
      <w:r>
        <w:rPr>
          <w:rFonts w:ascii="宋体" w:hAnsi="宋体" w:cs="宋体"/>
          <w:b/>
          <w:bCs/>
          <w:color w:val="C00000"/>
          <w:spacing w:val="8"/>
          <w:kern w:val="0"/>
          <w:sz w:val="24"/>
          <w:szCs w:val="24"/>
        </w:rPr>
        <w:t xml:space="preserve"> </w:t>
      </w:r>
      <w:r w:rsidRPr="00303184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硬件工程师（工作地点：西安</w:t>
      </w:r>
      <w:r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、成都</w:t>
      </w:r>
      <w:r w:rsidRPr="00303184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）</w:t>
      </w:r>
      <w:r w:rsidRPr="00303184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303184">
        <w:rPr>
          <w:rFonts w:ascii="宋体" w:cs="宋体"/>
          <w:color w:val="C00000"/>
          <w:spacing w:val="8"/>
          <w:kern w:val="0"/>
          <w:sz w:val="24"/>
          <w:szCs w:val="24"/>
        </w:rPr>
        <w:t>  </w:t>
      </w:r>
    </w:p>
    <w:p w:rsidR="000D708F" w:rsidRPr="00047C50" w:rsidRDefault="000D708F" w:rsidP="00DE76C9">
      <w:pPr>
        <w:widowControl/>
        <w:numPr>
          <w:ilvl w:val="0"/>
          <w:numId w:val="6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通信、电子、自动化、计算机等相关专业，本科或以上学历；</w:t>
      </w:r>
    </w:p>
    <w:p w:rsidR="000D708F" w:rsidRPr="00047C50" w:rsidRDefault="000D708F" w:rsidP="00DE76C9">
      <w:pPr>
        <w:widowControl/>
        <w:numPr>
          <w:ilvl w:val="0"/>
          <w:numId w:val="6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熟悉模拟电路设计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及</w:t>
      </w:r>
      <w:r>
        <w:rPr>
          <w:rFonts w:ascii="宋体" w:hAnsi="宋体" w:cs="宋体"/>
          <w:spacing w:val="8"/>
          <w:kern w:val="0"/>
          <w:sz w:val="24"/>
          <w:szCs w:val="24"/>
        </w:rPr>
        <w:t>ARM/DSP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处理器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的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应用；</w:t>
      </w:r>
    </w:p>
    <w:p w:rsidR="000D708F" w:rsidRPr="00047C50" w:rsidRDefault="000D708F" w:rsidP="00EE67C4">
      <w:pPr>
        <w:widowControl/>
        <w:numPr>
          <w:ilvl w:val="0"/>
          <w:numId w:val="6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熟悉嵌入式系统中的电源及各种接口电路设计，如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SPI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CAN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RS232/RS422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、以太网等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。</w:t>
      </w:r>
    </w:p>
    <w:p w:rsidR="000D708F" w:rsidRPr="00331C4A" w:rsidRDefault="000D708F" w:rsidP="00331C4A">
      <w:pPr>
        <w:pStyle w:val="ListParagraph"/>
        <w:widowControl/>
        <w:numPr>
          <w:ilvl w:val="0"/>
          <w:numId w:val="12"/>
        </w:numPr>
        <w:shd w:val="clear" w:color="auto" w:fill="FFFFFF"/>
        <w:tabs>
          <w:tab w:val="num" w:pos="284"/>
        </w:tabs>
        <w:spacing w:line="360" w:lineRule="auto"/>
        <w:ind w:firstLineChars="0"/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</w:pPr>
      <w:r w:rsidRPr="00331C4A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331C4A">
        <w:rPr>
          <w:rFonts w:ascii="宋体" w:hAnsi="宋体" w:cs="宋体"/>
          <w:b/>
          <w:bCs/>
          <w:color w:val="C00000"/>
          <w:spacing w:val="8"/>
          <w:kern w:val="0"/>
          <w:sz w:val="24"/>
          <w:szCs w:val="24"/>
        </w:rPr>
        <w:t xml:space="preserve"> </w:t>
      </w:r>
      <w:r w:rsidRPr="00331C4A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软件工程师（工作地点：西安、深圳、成都）</w:t>
      </w:r>
      <w:r w:rsidRPr="00331C4A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</w:p>
    <w:p w:rsidR="000D708F" w:rsidRPr="00047C50" w:rsidRDefault="000D708F" w:rsidP="00DE76C9">
      <w:pPr>
        <w:widowControl/>
        <w:numPr>
          <w:ilvl w:val="0"/>
          <w:numId w:val="3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软件工程、计算机、电子信息类相关专业，本科或以上学历；</w:t>
      </w:r>
    </w:p>
    <w:p w:rsidR="000D708F" w:rsidRPr="00047C50" w:rsidRDefault="000D708F" w:rsidP="00DE76C9">
      <w:pPr>
        <w:widowControl/>
        <w:numPr>
          <w:ilvl w:val="0"/>
          <w:numId w:val="3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QT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MFC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等图形界面开发或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VC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软件编程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，了解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RTX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多线程技术；</w:t>
      </w:r>
    </w:p>
    <w:p w:rsidR="000D708F" w:rsidRPr="00047C50" w:rsidRDefault="000D708F" w:rsidP="00DE76C9">
      <w:pPr>
        <w:widowControl/>
        <w:numPr>
          <w:ilvl w:val="0"/>
          <w:numId w:val="3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熟悉嵌入式操作系统（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VxWorks/Linux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）下的应用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或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驱动程序的开发；</w:t>
      </w:r>
    </w:p>
    <w:p w:rsidR="000D708F" w:rsidRDefault="000D708F" w:rsidP="00DE76C9">
      <w:pPr>
        <w:widowControl/>
        <w:numPr>
          <w:ilvl w:val="0"/>
          <w:numId w:val="3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有一定的硬件基础，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了解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常用的外设接口（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USB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、串口、网口、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PCI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等）。</w:t>
      </w:r>
    </w:p>
    <w:p w:rsidR="000D708F" w:rsidRPr="00047C50" w:rsidRDefault="000D708F" w:rsidP="00543691">
      <w:pPr>
        <w:widowControl/>
        <w:shd w:val="clear" w:color="auto" w:fill="FFFFFF"/>
        <w:tabs>
          <w:tab w:val="num" w:pos="284"/>
        </w:tabs>
        <w:spacing w:line="360" w:lineRule="auto"/>
        <w:rPr>
          <w:rFonts w:ascii="宋体" w:cs="宋体"/>
          <w:color w:val="C00000"/>
          <w:spacing w:val="8"/>
          <w:kern w:val="0"/>
          <w:sz w:val="24"/>
          <w:szCs w:val="24"/>
        </w:rPr>
      </w:pP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★</w:t>
      </w:r>
      <w:r w:rsidRPr="005E6E2E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5E6E2E">
        <w:rPr>
          <w:rFonts w:ascii="宋体" w:hAnsi="宋体" w:cs="宋体"/>
          <w:b/>
          <w:bCs/>
          <w:color w:val="C00000"/>
          <w:spacing w:val="8"/>
          <w:kern w:val="0"/>
          <w:sz w:val="24"/>
          <w:szCs w:val="24"/>
        </w:rPr>
        <w:t>FPGA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工程师（工作地点：西安</w:t>
      </w:r>
      <w:r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、成都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）</w:t>
      </w:r>
      <w:r w:rsidRPr="005E6E2E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</w:p>
    <w:p w:rsidR="000D708F" w:rsidRPr="00047C50" w:rsidRDefault="000D708F" w:rsidP="00DE76C9">
      <w:pPr>
        <w:widowControl/>
        <w:numPr>
          <w:ilvl w:val="0"/>
          <w:numId w:val="4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计算机、电子信息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类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相关专业，本科或以上学历；</w:t>
      </w:r>
    </w:p>
    <w:p w:rsidR="000D708F" w:rsidRPr="00047C50" w:rsidRDefault="000D708F" w:rsidP="00DE76C9">
      <w:pPr>
        <w:widowControl/>
        <w:numPr>
          <w:ilvl w:val="0"/>
          <w:numId w:val="4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数字逻辑设计，熟练掌握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Verilog/VHDL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语言；</w:t>
      </w:r>
    </w:p>
    <w:p w:rsidR="000D708F" w:rsidRPr="00047C50" w:rsidRDefault="000D708F" w:rsidP="00DE76C9">
      <w:pPr>
        <w:widowControl/>
        <w:numPr>
          <w:ilvl w:val="0"/>
          <w:numId w:val="4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>
        <w:rPr>
          <w:rFonts w:ascii="宋体" w:hAnsi="宋体" w:cs="宋体" w:hint="eastAsia"/>
          <w:spacing w:val="8"/>
          <w:kern w:val="0"/>
          <w:sz w:val="24"/>
          <w:szCs w:val="24"/>
        </w:rPr>
        <w:t>了解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Xilinx ISE/modelsim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等开发工具及器件；</w:t>
      </w:r>
    </w:p>
    <w:p w:rsidR="000D708F" w:rsidRPr="00047C50" w:rsidRDefault="000D708F" w:rsidP="00DE76C9">
      <w:pPr>
        <w:widowControl/>
        <w:numPr>
          <w:ilvl w:val="0"/>
          <w:numId w:val="4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有基于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FPGA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高速串行口开发经验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或</w:t>
      </w:r>
      <w:r>
        <w:rPr>
          <w:rFonts w:ascii="宋体" w:hAnsi="宋体" w:cs="宋体"/>
          <w:spacing w:val="8"/>
          <w:kern w:val="0"/>
          <w:sz w:val="24"/>
          <w:szCs w:val="24"/>
        </w:rPr>
        <w:t>FPGA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算法移植经验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者优先。</w:t>
      </w:r>
    </w:p>
    <w:p w:rsidR="000D708F" w:rsidRPr="00047C50" w:rsidRDefault="000D708F" w:rsidP="00DE76C9">
      <w:pPr>
        <w:pStyle w:val="ListParagraph"/>
        <w:widowControl/>
        <w:numPr>
          <w:ilvl w:val="0"/>
          <w:numId w:val="1"/>
        </w:numPr>
        <w:shd w:val="clear" w:color="auto" w:fill="FFFFFF"/>
        <w:spacing w:line="360" w:lineRule="auto"/>
        <w:ind w:firstLineChars="0"/>
        <w:jc w:val="left"/>
        <w:rPr>
          <w:rFonts w:ascii="Times New Roman"/>
          <w:b/>
          <w:color w:val="C00000"/>
          <w:sz w:val="24"/>
          <w:szCs w:val="24"/>
        </w:rPr>
      </w:pPr>
      <w:r w:rsidRPr="00047C50">
        <w:rPr>
          <w:rFonts w:ascii="Times New Roman" w:hint="eastAsia"/>
          <w:b/>
          <w:color w:val="C00000"/>
          <w:sz w:val="24"/>
          <w:szCs w:val="24"/>
        </w:rPr>
        <w:t>固件</w:t>
      </w:r>
      <w:r>
        <w:rPr>
          <w:rFonts w:ascii="Times New Roman" w:hint="eastAsia"/>
          <w:b/>
          <w:color w:val="C00000"/>
          <w:sz w:val="24"/>
          <w:szCs w:val="24"/>
        </w:rPr>
        <w:t>设计</w:t>
      </w:r>
      <w:r w:rsidRPr="00047C50">
        <w:rPr>
          <w:rFonts w:ascii="Times New Roman" w:hint="eastAsia"/>
          <w:b/>
          <w:color w:val="C00000"/>
          <w:sz w:val="24"/>
          <w:szCs w:val="24"/>
        </w:rPr>
        <w:t>师（工作地点：西安、深圳）</w:t>
      </w:r>
    </w:p>
    <w:p w:rsidR="000D708F" w:rsidRPr="00047C50" w:rsidRDefault="000D708F" w:rsidP="00DE76C9">
      <w:pPr>
        <w:widowControl/>
        <w:numPr>
          <w:ilvl w:val="0"/>
          <w:numId w:val="2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通信、电子、自动化、计算机或存储相关专业，本科或以上学历；</w:t>
      </w:r>
    </w:p>
    <w:p w:rsidR="000D708F" w:rsidRPr="00047C50" w:rsidRDefault="000D708F" w:rsidP="00DE76C9">
      <w:pPr>
        <w:widowControl/>
        <w:numPr>
          <w:ilvl w:val="0"/>
          <w:numId w:val="2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C++/C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、汇编等底层编程语言；</w:t>
      </w:r>
    </w:p>
    <w:p w:rsidR="000D708F" w:rsidRPr="00047C50" w:rsidRDefault="000D708F" w:rsidP="00DE76C9">
      <w:pPr>
        <w:widowControl/>
        <w:numPr>
          <w:ilvl w:val="0"/>
          <w:numId w:val="2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了解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RTOS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，有嵌入式开发的项目经验，特别是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ARM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的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嵌入式开发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经验者优先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；</w:t>
      </w:r>
    </w:p>
    <w:p w:rsidR="000D708F" w:rsidRPr="00047C50" w:rsidRDefault="000D708F" w:rsidP="00DE76C9">
      <w:pPr>
        <w:widowControl/>
        <w:numPr>
          <w:ilvl w:val="0"/>
          <w:numId w:val="2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对存储介质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FLASH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有深入认识者优先。</w:t>
      </w:r>
    </w:p>
    <w:p w:rsidR="000D708F" w:rsidRPr="00047C50" w:rsidRDefault="000D708F" w:rsidP="005661F7">
      <w:pPr>
        <w:widowControl/>
        <w:shd w:val="clear" w:color="auto" w:fill="FFFFFF"/>
        <w:tabs>
          <w:tab w:val="num" w:pos="284"/>
        </w:tabs>
        <w:spacing w:line="360" w:lineRule="auto"/>
        <w:rPr>
          <w:rFonts w:ascii="宋体" w:cs="宋体"/>
          <w:color w:val="C00000"/>
          <w:spacing w:val="8"/>
          <w:kern w:val="0"/>
          <w:sz w:val="24"/>
          <w:szCs w:val="24"/>
        </w:rPr>
      </w:pPr>
      <w:r w:rsidRPr="00047C50">
        <w:rPr>
          <w:rFonts w:ascii="宋体" w:cs="宋体"/>
          <w:color w:val="333333"/>
          <w:spacing w:val="8"/>
          <w:kern w:val="0"/>
          <w:sz w:val="24"/>
          <w:szCs w:val="24"/>
        </w:rPr>
        <w:t> 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★</w:t>
      </w:r>
      <w:r w:rsidRPr="005E6E2E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5E6E2E">
        <w:rPr>
          <w:rFonts w:ascii="宋体" w:hAnsi="宋体" w:cs="宋体"/>
          <w:b/>
          <w:bCs/>
          <w:color w:val="C00000"/>
          <w:spacing w:val="8"/>
          <w:kern w:val="0"/>
          <w:sz w:val="24"/>
          <w:szCs w:val="24"/>
        </w:rPr>
        <w:t>IC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设计工程师（工作地点：深圳）</w:t>
      </w:r>
      <w:r w:rsidRPr="005E6E2E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</w:p>
    <w:p w:rsidR="000D708F" w:rsidRPr="00047C50" w:rsidRDefault="000D708F" w:rsidP="00DE76C9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计算机、电子信息、微电子相关专业，本科或以上学历；</w:t>
      </w:r>
    </w:p>
    <w:p w:rsidR="000D708F" w:rsidRPr="00047C50" w:rsidRDefault="000D708F" w:rsidP="00DE76C9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至少熟悉一个硬件描述语言，了解芯片设计的基本流程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；</w:t>
      </w:r>
    </w:p>
    <w:p w:rsidR="000D708F" w:rsidRPr="00047C50" w:rsidRDefault="000D708F" w:rsidP="00DE76C9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掌握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HDL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编程与验证所需要的各种软件工具；</w:t>
      </w:r>
    </w:p>
    <w:p w:rsidR="000D708F" w:rsidRPr="00047C50" w:rsidRDefault="000D708F" w:rsidP="00DE76C9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System-C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硬件建模及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System Verilog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、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UVM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验证方法；</w:t>
      </w:r>
    </w:p>
    <w:p w:rsidR="000D708F" w:rsidRPr="00047C50" w:rsidRDefault="000D708F" w:rsidP="00DE76C9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具有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PCIe/NVMe/NAND Flash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相关开发经验者优先。</w:t>
      </w:r>
    </w:p>
    <w:p w:rsidR="000D708F" w:rsidRPr="00047C50" w:rsidRDefault="000D708F" w:rsidP="005661F7">
      <w:pPr>
        <w:widowControl/>
        <w:shd w:val="clear" w:color="auto" w:fill="FFFFFF"/>
        <w:tabs>
          <w:tab w:val="num" w:pos="284"/>
        </w:tabs>
        <w:spacing w:line="360" w:lineRule="auto"/>
        <w:rPr>
          <w:rFonts w:ascii="宋体" w:cs="宋体"/>
          <w:color w:val="C00000"/>
          <w:spacing w:val="8"/>
          <w:kern w:val="0"/>
          <w:sz w:val="24"/>
          <w:szCs w:val="24"/>
        </w:rPr>
      </w:pPr>
      <w:r w:rsidRPr="00047C50">
        <w:rPr>
          <w:rFonts w:ascii="宋体" w:cs="宋体"/>
          <w:color w:val="333333"/>
          <w:spacing w:val="8"/>
          <w:kern w:val="0"/>
          <w:sz w:val="24"/>
          <w:szCs w:val="24"/>
        </w:rPr>
        <w:t>  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★</w:t>
      </w:r>
      <w:r w:rsidRPr="005E6E2E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5E6E2E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算法工程师（工作地点：西安、深圳）</w:t>
      </w:r>
    </w:p>
    <w:p w:rsidR="000D708F" w:rsidRPr="00047C50" w:rsidRDefault="000D708F" w:rsidP="00DE76C9">
      <w:pPr>
        <w:widowControl/>
        <w:numPr>
          <w:ilvl w:val="0"/>
          <w:numId w:val="9"/>
        </w:numPr>
        <w:shd w:val="clear" w:color="auto" w:fill="FFFFFF"/>
        <w:tabs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通信、电子、计算机或数学相关专业，本科或以上学历；</w:t>
      </w:r>
    </w:p>
    <w:p w:rsidR="000D708F" w:rsidRPr="00047C50" w:rsidRDefault="000D708F" w:rsidP="00DE76C9">
      <w:pPr>
        <w:widowControl/>
        <w:numPr>
          <w:ilvl w:val="0"/>
          <w:numId w:val="9"/>
        </w:numPr>
        <w:shd w:val="clear" w:color="auto" w:fill="FFFFFF"/>
        <w:tabs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能够根据算法理论编写代码并熟练使用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Matlab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算法进行建模仿真；</w:t>
      </w:r>
    </w:p>
    <w:p w:rsidR="000D708F" w:rsidRPr="00047C50" w:rsidRDefault="000D708F" w:rsidP="00DE76C9">
      <w:pPr>
        <w:widowControl/>
        <w:numPr>
          <w:ilvl w:val="0"/>
          <w:numId w:val="9"/>
        </w:numPr>
        <w:shd w:val="clear" w:color="auto" w:fill="FFFFFF"/>
        <w:tabs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047C50">
        <w:rPr>
          <w:rFonts w:ascii="宋体" w:hAnsi="宋体" w:cs="宋体"/>
          <w:spacing w:val="8"/>
          <w:kern w:val="0"/>
          <w:sz w:val="24"/>
          <w:szCs w:val="24"/>
        </w:rPr>
        <w:t>C/C++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编程；</w:t>
      </w:r>
    </w:p>
    <w:p w:rsidR="000D708F" w:rsidRDefault="000D708F" w:rsidP="00DE76C9">
      <w:pPr>
        <w:widowControl/>
        <w:numPr>
          <w:ilvl w:val="0"/>
          <w:numId w:val="9"/>
        </w:numPr>
        <w:shd w:val="clear" w:color="auto" w:fill="FFFFFF"/>
        <w:tabs>
          <w:tab w:val="num" w:pos="284"/>
        </w:tabs>
        <w:spacing w:line="360" w:lineRule="auto"/>
        <w:ind w:left="0" w:firstLine="0"/>
        <w:rPr>
          <w:rFonts w:ascii="宋体" w:cs="宋体"/>
          <w:spacing w:val="8"/>
          <w:kern w:val="0"/>
          <w:sz w:val="24"/>
          <w:szCs w:val="24"/>
        </w:rPr>
      </w:pPr>
      <w:r>
        <w:rPr>
          <w:rFonts w:ascii="宋体" w:hAnsi="宋体" w:cs="宋体" w:hint="eastAsia"/>
          <w:spacing w:val="8"/>
          <w:kern w:val="0"/>
          <w:sz w:val="24"/>
          <w:szCs w:val="24"/>
        </w:rPr>
        <w:t>有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视频增强、目标跟踪、目标识别算法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经验</w:t>
      </w:r>
      <w:r w:rsidRPr="00047C50">
        <w:rPr>
          <w:rFonts w:ascii="宋体" w:hAnsi="宋体" w:cs="宋体" w:hint="eastAsia"/>
          <w:spacing w:val="8"/>
          <w:kern w:val="0"/>
          <w:sz w:val="24"/>
          <w:szCs w:val="24"/>
        </w:rPr>
        <w:t>者优先。</w:t>
      </w:r>
    </w:p>
    <w:p w:rsidR="000D708F" w:rsidRPr="00C256F0" w:rsidRDefault="000D708F" w:rsidP="000D5C1E">
      <w:pPr>
        <w:widowControl/>
        <w:shd w:val="clear" w:color="auto" w:fill="FFFFFF"/>
        <w:tabs>
          <w:tab w:val="num" w:pos="284"/>
        </w:tabs>
        <w:spacing w:line="360" w:lineRule="auto"/>
        <w:rPr>
          <w:rFonts w:ascii="宋体" w:cs="宋体"/>
          <w:color w:val="C00000"/>
          <w:spacing w:val="8"/>
          <w:kern w:val="0"/>
          <w:sz w:val="24"/>
          <w:szCs w:val="24"/>
        </w:rPr>
      </w:pP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★</w:t>
      </w:r>
      <w:r w:rsidRPr="00C256F0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软件测评工程师（工作地点：西安</w:t>
      </w:r>
      <w:r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、北京、成都</w:t>
      </w: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）</w:t>
      </w:r>
    </w:p>
    <w:p w:rsidR="000D708F" w:rsidRPr="00C256F0" w:rsidRDefault="000D708F" w:rsidP="00DB3B90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1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计算机、电子、软件等相关专业，本科或以上学历；</w:t>
      </w:r>
    </w:p>
    <w:p w:rsidR="000D708F" w:rsidRPr="00C256F0" w:rsidRDefault="000D708F" w:rsidP="00DB3B90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2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 w:rsidRPr="00C256F0">
        <w:rPr>
          <w:rFonts w:ascii="宋体" w:hAnsi="宋体" w:cs="宋体"/>
          <w:spacing w:val="8"/>
          <w:kern w:val="0"/>
          <w:sz w:val="24"/>
          <w:szCs w:val="24"/>
        </w:rPr>
        <w:t>C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语言，会使用</w:t>
      </w:r>
      <w:r w:rsidRPr="00C256F0">
        <w:rPr>
          <w:rFonts w:ascii="宋体" w:hAnsi="宋体" w:cs="宋体"/>
          <w:spacing w:val="8"/>
          <w:kern w:val="0"/>
          <w:sz w:val="24"/>
          <w:szCs w:val="24"/>
        </w:rPr>
        <w:t>C++test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者优先；</w:t>
      </w:r>
    </w:p>
    <w:p w:rsidR="000D708F" w:rsidRPr="00C256F0" w:rsidRDefault="000D708F" w:rsidP="00DB3B90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3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了解测试流程及缺陷管理工具；</w:t>
      </w:r>
    </w:p>
    <w:p w:rsidR="000D708F" w:rsidRPr="00C256F0" w:rsidRDefault="000D708F" w:rsidP="00DB3B90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4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了解测试用例设计、软件自动化测试工具或性能测试工具。</w:t>
      </w:r>
    </w:p>
    <w:p w:rsidR="000D708F" w:rsidRPr="00C256F0" w:rsidRDefault="000D708F" w:rsidP="009512F8">
      <w:pPr>
        <w:widowControl/>
        <w:shd w:val="clear" w:color="auto" w:fill="FFFFFF"/>
        <w:tabs>
          <w:tab w:val="num" w:pos="284"/>
        </w:tabs>
        <w:spacing w:line="360" w:lineRule="auto"/>
        <w:rPr>
          <w:rFonts w:ascii="宋体" w:cs="宋体"/>
          <w:color w:val="C00000"/>
          <w:spacing w:val="8"/>
          <w:kern w:val="0"/>
          <w:sz w:val="24"/>
          <w:szCs w:val="24"/>
        </w:rPr>
      </w:pPr>
      <w:r w:rsidRPr="00047C50">
        <w:rPr>
          <w:rFonts w:ascii="宋体" w:cs="宋体"/>
          <w:color w:val="333333"/>
          <w:spacing w:val="8"/>
          <w:kern w:val="0"/>
          <w:sz w:val="24"/>
          <w:szCs w:val="24"/>
        </w:rPr>
        <w:t> </w:t>
      </w: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★</w:t>
      </w:r>
      <w:r w:rsidRPr="00C256F0">
        <w:rPr>
          <w:rFonts w:ascii="宋体" w:cs="宋体"/>
          <w:b/>
          <w:bCs/>
          <w:color w:val="C00000"/>
          <w:spacing w:val="8"/>
          <w:kern w:val="0"/>
          <w:sz w:val="24"/>
          <w:szCs w:val="24"/>
        </w:rPr>
        <w:t> </w:t>
      </w:r>
      <w:r>
        <w:rPr>
          <w:rFonts w:ascii="宋体" w:hAnsi="宋体" w:cs="宋体"/>
          <w:b/>
          <w:bCs/>
          <w:color w:val="C00000"/>
          <w:spacing w:val="8"/>
          <w:kern w:val="0"/>
          <w:sz w:val="24"/>
          <w:szCs w:val="24"/>
        </w:rPr>
        <w:t>FPGA</w:t>
      </w:r>
      <w:r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验证</w:t>
      </w: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工程师（工作地点：西安</w:t>
      </w:r>
      <w:r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、北京</w:t>
      </w:r>
      <w:r w:rsidRPr="00C256F0">
        <w:rPr>
          <w:rFonts w:ascii="宋体" w:hAnsi="宋体" w:cs="宋体" w:hint="eastAsia"/>
          <w:b/>
          <w:bCs/>
          <w:color w:val="C00000"/>
          <w:spacing w:val="8"/>
          <w:kern w:val="0"/>
          <w:sz w:val="24"/>
          <w:szCs w:val="24"/>
        </w:rPr>
        <w:t>）</w:t>
      </w:r>
    </w:p>
    <w:p w:rsidR="000D708F" w:rsidRPr="00C256F0" w:rsidRDefault="000D708F" w:rsidP="009512F8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1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 w:rsidRPr="00C256F0">
        <w:rPr>
          <w:rFonts w:ascii="宋体" w:hAnsi="宋体" w:cs="宋体" w:hint="eastAsia"/>
          <w:spacing w:val="8"/>
          <w:kern w:val="0"/>
          <w:sz w:val="24"/>
          <w:szCs w:val="24"/>
        </w:rPr>
        <w:t>计算机、电子、软件等相关专业，本科或以上学历；</w:t>
      </w:r>
    </w:p>
    <w:p w:rsidR="000D708F" w:rsidRDefault="000D708F" w:rsidP="009512F8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 w:rsidRPr="00C256F0">
        <w:rPr>
          <w:rFonts w:ascii="宋体" w:hAnsi="宋体" w:cs="宋体"/>
          <w:spacing w:val="8"/>
          <w:kern w:val="0"/>
          <w:sz w:val="24"/>
          <w:szCs w:val="24"/>
        </w:rPr>
        <w:t>2</w:t>
      </w:r>
      <w:r w:rsidRPr="00C256F0">
        <w:rPr>
          <w:rFonts w:ascii="宋体" w:cs="宋体"/>
          <w:spacing w:val="8"/>
          <w:kern w:val="0"/>
          <w:sz w:val="24"/>
          <w:szCs w:val="24"/>
        </w:rPr>
        <w:t>.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具有集成电路设计基础，对逻辑电路有一定的了解；</w:t>
      </w:r>
    </w:p>
    <w:p w:rsidR="000D708F" w:rsidRDefault="000D708F" w:rsidP="009512F8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>
        <w:rPr>
          <w:rFonts w:ascii="宋体" w:hAnsi="宋体" w:cs="宋体"/>
          <w:spacing w:val="8"/>
          <w:kern w:val="0"/>
          <w:sz w:val="24"/>
          <w:szCs w:val="24"/>
        </w:rPr>
        <w:t>3.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>
        <w:rPr>
          <w:rFonts w:ascii="宋体" w:hAnsi="宋体" w:cs="宋体"/>
          <w:spacing w:val="8"/>
          <w:kern w:val="0"/>
          <w:sz w:val="24"/>
          <w:szCs w:val="24"/>
        </w:rPr>
        <w:t>Verilog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、</w:t>
      </w:r>
      <w:r>
        <w:rPr>
          <w:rFonts w:ascii="宋体" w:hAnsi="宋体" w:cs="宋体"/>
          <w:spacing w:val="8"/>
          <w:kern w:val="0"/>
          <w:sz w:val="24"/>
          <w:szCs w:val="24"/>
        </w:rPr>
        <w:t>System Verilog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语法；</w:t>
      </w:r>
    </w:p>
    <w:p w:rsidR="000D708F" w:rsidRPr="00C256F0" w:rsidRDefault="000D708F" w:rsidP="009512F8">
      <w:pPr>
        <w:widowControl/>
        <w:shd w:val="clear" w:color="auto" w:fill="FFFFFF"/>
        <w:spacing w:line="360" w:lineRule="auto"/>
        <w:rPr>
          <w:rFonts w:ascii="宋体" w:cs="宋体"/>
          <w:spacing w:val="8"/>
          <w:kern w:val="0"/>
          <w:sz w:val="24"/>
          <w:szCs w:val="24"/>
        </w:rPr>
      </w:pPr>
      <w:r>
        <w:rPr>
          <w:rFonts w:ascii="宋体" w:hAnsi="宋体" w:cs="宋体"/>
          <w:spacing w:val="8"/>
          <w:kern w:val="0"/>
          <w:sz w:val="24"/>
          <w:szCs w:val="24"/>
        </w:rPr>
        <w:t>4.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熟悉</w:t>
      </w:r>
      <w:r>
        <w:rPr>
          <w:rFonts w:ascii="宋体" w:hAnsi="宋体" w:cs="宋体"/>
          <w:spacing w:val="8"/>
          <w:kern w:val="0"/>
          <w:sz w:val="24"/>
          <w:szCs w:val="24"/>
        </w:rPr>
        <w:t>Linux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系统及</w:t>
      </w:r>
      <w:r>
        <w:rPr>
          <w:rFonts w:ascii="宋体" w:hAnsi="宋体" w:cs="宋体"/>
          <w:spacing w:val="8"/>
          <w:kern w:val="0"/>
          <w:sz w:val="24"/>
          <w:szCs w:val="24"/>
        </w:rPr>
        <w:t>NC</w:t>
      </w:r>
      <w:r>
        <w:rPr>
          <w:rFonts w:ascii="宋体" w:cs="宋体"/>
          <w:spacing w:val="8"/>
          <w:kern w:val="0"/>
          <w:sz w:val="24"/>
          <w:szCs w:val="24"/>
        </w:rPr>
        <w:t>-</w:t>
      </w:r>
      <w:r>
        <w:rPr>
          <w:rFonts w:ascii="宋体" w:hAnsi="宋体" w:cs="宋体"/>
          <w:spacing w:val="8"/>
          <w:kern w:val="0"/>
          <w:sz w:val="24"/>
          <w:szCs w:val="24"/>
        </w:rPr>
        <w:t>Sim/VCS</w:t>
      </w:r>
      <w:r>
        <w:rPr>
          <w:rFonts w:ascii="宋体" w:hAnsi="宋体" w:cs="宋体" w:hint="eastAsia"/>
          <w:spacing w:val="8"/>
          <w:kern w:val="0"/>
          <w:sz w:val="24"/>
          <w:szCs w:val="24"/>
        </w:rPr>
        <w:t>等相关验证工具，了解相关脚本语言。</w:t>
      </w:r>
    </w:p>
    <w:p w:rsidR="000D708F" w:rsidRPr="002A2A02" w:rsidRDefault="000D708F" w:rsidP="00F54CEA"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color w:val="000000"/>
          <w:sz w:val="24"/>
          <w:szCs w:val="24"/>
        </w:rPr>
      </w:pPr>
      <w:r w:rsidRPr="002A2A02">
        <w:rPr>
          <w:rFonts w:ascii="Times New Roman" w:hAnsi="宋体" w:hint="eastAsia"/>
          <w:b/>
          <w:color w:val="000000"/>
          <w:sz w:val="24"/>
          <w:szCs w:val="24"/>
        </w:rPr>
        <w:t>【联系方式】</w:t>
      </w:r>
    </w:p>
    <w:p w:rsidR="000D708F" w:rsidRPr="00E82DD3" w:rsidRDefault="000D708F" w:rsidP="00E82DD3">
      <w:pPr>
        <w:spacing w:line="360" w:lineRule="auto"/>
        <w:ind w:firstLine="468"/>
        <w:rPr>
          <w:rFonts w:ascii="Times New Roman"/>
          <w:color w:val="000000"/>
          <w:sz w:val="24"/>
          <w:szCs w:val="24"/>
        </w:rPr>
      </w:pPr>
      <w:r>
        <w:rPr>
          <w:rFonts w:ascii="Times New Roman" w:hint="eastAsia"/>
          <w:color w:val="000000"/>
          <w:sz w:val="24"/>
          <w:szCs w:val="24"/>
        </w:rPr>
        <w:t>公司地址：</w:t>
      </w:r>
      <w:r w:rsidRPr="002A2A02">
        <w:rPr>
          <w:rFonts w:ascii="Times New Roman" w:hint="eastAsia"/>
          <w:color w:val="000000"/>
          <w:sz w:val="24"/>
          <w:szCs w:val="24"/>
        </w:rPr>
        <w:t>西安市高新区锦业路</w:t>
      </w:r>
      <w:r w:rsidRPr="002A2A02">
        <w:rPr>
          <w:rFonts w:ascii="Times New Roman" w:hAnsi="Times New Roman"/>
          <w:color w:val="000000"/>
          <w:sz w:val="24"/>
          <w:szCs w:val="24"/>
        </w:rPr>
        <w:t>69</w:t>
      </w:r>
      <w:r w:rsidRPr="002A2A02">
        <w:rPr>
          <w:rFonts w:ascii="Times New Roman" w:hint="eastAsia"/>
          <w:color w:val="000000"/>
          <w:sz w:val="24"/>
          <w:szCs w:val="24"/>
        </w:rPr>
        <w:t>号创业研发园</w:t>
      </w:r>
      <w:r w:rsidRPr="002A2A02">
        <w:rPr>
          <w:rFonts w:ascii="Times New Roman" w:hAnsi="Times New Roman"/>
          <w:color w:val="000000"/>
          <w:sz w:val="24"/>
          <w:szCs w:val="24"/>
        </w:rPr>
        <w:t>C</w:t>
      </w:r>
      <w:r w:rsidRPr="002A2A02">
        <w:rPr>
          <w:rFonts w:ascii="Times New Roman" w:hint="eastAsia"/>
          <w:color w:val="000000"/>
          <w:sz w:val="24"/>
          <w:szCs w:val="24"/>
        </w:rPr>
        <w:t>区</w:t>
      </w:r>
      <w:r w:rsidRPr="002A2A02">
        <w:rPr>
          <w:rFonts w:ascii="Times New Roman" w:hAnsi="Times New Roman"/>
          <w:color w:val="000000"/>
          <w:sz w:val="24"/>
          <w:szCs w:val="24"/>
        </w:rPr>
        <w:t>8</w:t>
      </w:r>
      <w:r w:rsidRPr="002A2A02">
        <w:rPr>
          <w:rFonts w:ascii="Times New Roman" w:hint="eastAsia"/>
          <w:color w:val="000000"/>
          <w:sz w:val="24"/>
          <w:szCs w:val="24"/>
        </w:rPr>
        <w:t>号</w:t>
      </w:r>
    </w:p>
    <w:p w:rsidR="000D708F" w:rsidRPr="002A2A02" w:rsidRDefault="000D708F" w:rsidP="00F54CEA">
      <w:pPr>
        <w:spacing w:line="360" w:lineRule="auto"/>
        <w:ind w:firstLine="480"/>
        <w:rPr>
          <w:rFonts w:ascii="Times New Roman" w:hAnsi="Times New Roman"/>
          <w:color w:val="000000"/>
          <w:sz w:val="24"/>
          <w:szCs w:val="24"/>
        </w:rPr>
      </w:pPr>
      <w:r w:rsidRPr="002A2A02">
        <w:rPr>
          <w:rFonts w:ascii="Times New Roman" w:hint="eastAsia"/>
          <w:color w:val="000000"/>
          <w:sz w:val="24"/>
          <w:szCs w:val="24"/>
        </w:rPr>
        <w:t>乘车路线：</w:t>
      </w:r>
      <w:r>
        <w:rPr>
          <w:rFonts w:ascii="Times New Roman" w:hint="eastAsia"/>
          <w:color w:val="000000"/>
          <w:sz w:val="24"/>
          <w:szCs w:val="24"/>
        </w:rPr>
        <w:t>西安市</w:t>
      </w:r>
      <w:r w:rsidRPr="002A2A02">
        <w:rPr>
          <w:rFonts w:ascii="Times New Roman" w:hint="eastAsia"/>
          <w:color w:val="000000"/>
          <w:sz w:val="24"/>
          <w:szCs w:val="24"/>
        </w:rPr>
        <w:t>公交站点乘坐</w:t>
      </w:r>
      <w:r w:rsidRPr="002A2A02">
        <w:rPr>
          <w:rFonts w:ascii="Times New Roman" w:hAnsi="Times New Roman"/>
          <w:color w:val="000000"/>
          <w:sz w:val="24"/>
          <w:szCs w:val="24"/>
        </w:rPr>
        <w:t>261/906/</w:t>
      </w:r>
      <w:r w:rsidRPr="002A2A02">
        <w:rPr>
          <w:rFonts w:ascii="Times New Roman" w:hint="eastAsia"/>
          <w:color w:val="000000"/>
          <w:sz w:val="24"/>
          <w:szCs w:val="24"/>
        </w:rPr>
        <w:t>高新</w:t>
      </w:r>
      <w:r>
        <w:rPr>
          <w:rFonts w:ascii="Times New Roman" w:hAnsi="Times New Roman"/>
          <w:color w:val="000000"/>
          <w:sz w:val="24"/>
          <w:szCs w:val="24"/>
        </w:rPr>
        <w:t>9</w:t>
      </w:r>
      <w:r w:rsidRPr="002A2A02">
        <w:rPr>
          <w:rFonts w:ascii="Times New Roman" w:hint="eastAsia"/>
          <w:color w:val="000000"/>
          <w:sz w:val="24"/>
          <w:szCs w:val="24"/>
        </w:rPr>
        <w:t>号线</w:t>
      </w:r>
      <w:r w:rsidRPr="002A2A02">
        <w:rPr>
          <w:rFonts w:ascii="Times New Roman" w:hAnsi="Times New Roman"/>
          <w:b/>
          <w:color w:val="000000"/>
          <w:sz w:val="24"/>
          <w:szCs w:val="24"/>
        </w:rPr>
        <w:t xml:space="preserve"> “</w:t>
      </w:r>
      <w:r w:rsidRPr="002A2A02">
        <w:rPr>
          <w:rFonts w:ascii="Times New Roman" w:hint="eastAsia"/>
          <w:b/>
          <w:color w:val="000000"/>
          <w:sz w:val="24"/>
          <w:szCs w:val="24"/>
        </w:rPr>
        <w:t>创业研发园</w:t>
      </w:r>
      <w:r>
        <w:rPr>
          <w:rFonts w:ascii="Times New Roman"/>
          <w:b/>
          <w:color w:val="000000"/>
          <w:sz w:val="24"/>
          <w:szCs w:val="24"/>
        </w:rPr>
        <w:t>/</w:t>
      </w:r>
      <w:r>
        <w:rPr>
          <w:rFonts w:ascii="Times New Roman" w:hint="eastAsia"/>
          <w:b/>
          <w:color w:val="000000"/>
          <w:sz w:val="24"/>
          <w:szCs w:val="24"/>
        </w:rPr>
        <w:t>丈八五路锦业路路口</w:t>
      </w:r>
      <w:r w:rsidRPr="002A2A02">
        <w:rPr>
          <w:rFonts w:ascii="Times New Roman" w:hAnsi="Times New Roman"/>
          <w:b/>
          <w:color w:val="000000"/>
          <w:sz w:val="24"/>
          <w:szCs w:val="24"/>
        </w:rPr>
        <w:t>”</w:t>
      </w:r>
      <w:r w:rsidRPr="002A2A02">
        <w:rPr>
          <w:rFonts w:ascii="Times New Roman" w:hint="eastAsia"/>
          <w:color w:val="000000"/>
          <w:sz w:val="24"/>
          <w:szCs w:val="24"/>
        </w:rPr>
        <w:t>站下车步行至瞪羚一路南口向北</w:t>
      </w:r>
      <w:r w:rsidRPr="002A2A02">
        <w:rPr>
          <w:rFonts w:ascii="Times New Roman" w:hAnsi="Times New Roman"/>
          <w:color w:val="000000"/>
          <w:sz w:val="24"/>
          <w:szCs w:val="24"/>
        </w:rPr>
        <w:t>50</w:t>
      </w:r>
      <w:r w:rsidRPr="002A2A02">
        <w:rPr>
          <w:rFonts w:ascii="Times New Roman" w:hint="eastAsia"/>
          <w:color w:val="000000"/>
          <w:sz w:val="24"/>
          <w:szCs w:val="24"/>
        </w:rPr>
        <w:t>米路西</w:t>
      </w:r>
      <w:r w:rsidRPr="002A2A02">
        <w:rPr>
          <w:rFonts w:ascii="Times New Roman" w:hAnsi="Times New Roman"/>
          <w:color w:val="000000"/>
          <w:sz w:val="24"/>
          <w:szCs w:val="24"/>
        </w:rPr>
        <w:t>-</w:t>
      </w:r>
      <w:r w:rsidRPr="002A2A02">
        <w:rPr>
          <w:rFonts w:ascii="Times New Roman" w:hint="eastAsia"/>
          <w:color w:val="000000"/>
          <w:sz w:val="24"/>
          <w:szCs w:val="24"/>
        </w:rPr>
        <w:t>奇维科技</w:t>
      </w:r>
    </w:p>
    <w:p w:rsidR="000D708F" w:rsidRPr="002A2A02" w:rsidRDefault="000D708F" w:rsidP="00F54CEA">
      <w:pPr>
        <w:spacing w:line="360" w:lineRule="auto"/>
        <w:ind w:firstLine="46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int="eastAsia"/>
          <w:color w:val="000000"/>
          <w:sz w:val="24"/>
          <w:szCs w:val="24"/>
        </w:rPr>
        <w:t>联系电话</w:t>
      </w:r>
      <w:r w:rsidRPr="002A2A02">
        <w:rPr>
          <w:rFonts w:ascii="Times New Roman" w:hint="eastAsia"/>
          <w:color w:val="000000"/>
          <w:sz w:val="24"/>
          <w:szCs w:val="24"/>
        </w:rPr>
        <w:t>：</w:t>
      </w:r>
      <w:r w:rsidRPr="002A2A02">
        <w:rPr>
          <w:rFonts w:ascii="Times New Roman" w:hAnsi="Times New Roman"/>
          <w:color w:val="000000"/>
          <w:sz w:val="24"/>
          <w:szCs w:val="24"/>
        </w:rPr>
        <w:t xml:space="preserve">18966872532 </w:t>
      </w:r>
      <w:r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2A2A02">
        <w:rPr>
          <w:rFonts w:ascii="Times New Roman" w:hAnsi="Times New Roman"/>
          <w:color w:val="000000"/>
          <w:sz w:val="24"/>
          <w:szCs w:val="24"/>
        </w:rPr>
        <w:t>029-88213308</w:t>
      </w:r>
      <w:r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2A2A02">
        <w:rPr>
          <w:rFonts w:ascii="Times New Roman" w:hAnsi="Times New Roman"/>
          <w:color w:val="000000"/>
          <w:sz w:val="24"/>
          <w:szCs w:val="24"/>
        </w:rPr>
        <w:t xml:space="preserve">  </w:t>
      </w:r>
    </w:p>
    <w:p w:rsidR="000D708F" w:rsidRPr="00FF0266" w:rsidRDefault="000D708F" w:rsidP="00FF0266">
      <w:pPr>
        <w:spacing w:line="360" w:lineRule="auto"/>
        <w:ind w:firstLine="468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56750C">
        <w:rPr>
          <w:rFonts w:ascii="Times New Roman" w:hint="eastAsia"/>
          <w:b/>
          <w:color w:val="000000"/>
          <w:sz w:val="24"/>
          <w:szCs w:val="24"/>
        </w:rPr>
        <w:t>简历投递：</w:t>
      </w:r>
      <w:r>
        <w:rPr>
          <w:noProof/>
        </w:rPr>
        <w:pict>
          <v:shape id="图片 1" o:spid="_x0000_s1026" type="#_x0000_t75" style="position:absolute;left:0;text-align:left;margin-left:280.4pt;margin-top:26.95pt;width:102.45pt;height:103.3pt;z-index:-251658240;visibility:visible;mso-position-horizontal-relative:text;mso-position-vertical-relative:text">
            <v:imagedata r:id="rId8" o:title=""/>
          </v:shape>
        </w:pict>
      </w:r>
      <w:r>
        <w:rPr>
          <w:rFonts w:ascii="Times New Roman" w:hint="eastAsia"/>
          <w:b/>
          <w:color w:val="000000"/>
          <w:sz w:val="24"/>
          <w:szCs w:val="24"/>
          <w:u w:val="single"/>
        </w:rPr>
        <w:t>可在智联招聘、前程无忧、猎聘网在线投递或将简历发送至</w:t>
      </w:r>
      <w:r w:rsidRPr="002A2A02">
        <w:rPr>
          <w:rFonts w:ascii="Times New Roman" w:hint="eastAsia"/>
          <w:b/>
          <w:color w:val="000000"/>
          <w:sz w:val="24"/>
          <w:szCs w:val="24"/>
          <w:u w:val="single"/>
        </w:rPr>
        <w:t>：</w:t>
      </w:r>
      <w:hyperlink r:id="rId9" w:history="1">
        <w:r w:rsidRPr="002A2A02">
          <w:rPr>
            <w:rStyle w:val="Hyperlink"/>
            <w:rFonts w:ascii="Times New Roman" w:hAnsi="Times New Roman"/>
            <w:b/>
            <w:color w:val="000000"/>
            <w:sz w:val="24"/>
            <w:szCs w:val="24"/>
          </w:rPr>
          <w:t>hr@keyway.com</w:t>
        </w:r>
      </w:hyperlink>
      <w:r w:rsidRPr="002A2A02">
        <w:rPr>
          <w:rFonts w:ascii="Times New Roman" w:hAnsi="Times New Roman"/>
          <w:b/>
          <w:color w:val="000000"/>
          <w:sz w:val="24"/>
          <w:szCs w:val="24"/>
          <w:u w:val="single"/>
        </w:rPr>
        <w:t>.cn</w:t>
      </w:r>
    </w:p>
    <w:p w:rsidR="000D708F" w:rsidRPr="000309B7" w:rsidRDefault="000D708F" w:rsidP="00BE254D">
      <w:pPr>
        <w:spacing w:line="360" w:lineRule="auto"/>
        <w:ind w:firstLineChars="200" w:firstLine="31680"/>
        <w:rPr>
          <w:rFonts w:ascii="Times New Roman" w:hAnsi="Times New Roman"/>
          <w:color w:val="000000"/>
        </w:rPr>
      </w:pPr>
      <w:r w:rsidRPr="00A51AAA">
        <w:rPr>
          <w:rFonts w:ascii="Times New Roman" w:hint="eastAsia"/>
          <w:b/>
          <w:color w:val="000000"/>
          <w:sz w:val="24"/>
          <w:szCs w:val="24"/>
        </w:rPr>
        <w:t>奇维科技网址：</w:t>
      </w:r>
      <w:hyperlink r:id="rId10" w:history="1">
        <w:r w:rsidRPr="002A2A02">
          <w:rPr>
            <w:rStyle w:val="Hyperlink"/>
            <w:rFonts w:ascii="Times New Roman" w:hAnsi="Times New Roman"/>
            <w:b/>
            <w:color w:val="000000"/>
            <w:sz w:val="24"/>
            <w:szCs w:val="24"/>
          </w:rPr>
          <w:t>www.keyway.com.cn</w:t>
        </w:r>
      </w:hyperlink>
    </w:p>
    <w:sectPr w:rsidR="000D708F" w:rsidRPr="000309B7" w:rsidSect="004B5642">
      <w:headerReference w:type="default" r:id="rId11"/>
      <w:pgSz w:w="11906" w:h="16838"/>
      <w:pgMar w:top="1440" w:right="1588" w:bottom="1440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708F" w:rsidRDefault="000D708F" w:rsidP="006840A9">
      <w:r>
        <w:separator/>
      </w:r>
    </w:p>
  </w:endnote>
  <w:endnote w:type="continuationSeparator" w:id="0">
    <w:p w:rsidR="000D708F" w:rsidRDefault="000D708F" w:rsidP="006840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708F" w:rsidRDefault="000D708F" w:rsidP="006840A9">
      <w:r>
        <w:separator/>
      </w:r>
    </w:p>
  </w:footnote>
  <w:footnote w:type="continuationSeparator" w:id="0">
    <w:p w:rsidR="000D708F" w:rsidRDefault="000D708F" w:rsidP="006840A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708F" w:rsidRDefault="000D708F" w:rsidP="003A3D59">
    <w:pPr>
      <w:pStyle w:val="Header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108AA"/>
    <w:multiLevelType w:val="hybridMultilevel"/>
    <w:tmpl w:val="C4FC7438"/>
    <w:lvl w:ilvl="0" w:tplc="08A86A06">
      <w:numFmt w:val="bullet"/>
      <w:lvlText w:val="★"/>
      <w:lvlJc w:val="left"/>
      <w:pPr>
        <w:ind w:left="420" w:hanging="420"/>
      </w:pPr>
      <w:rPr>
        <w:rFonts w:ascii="宋体" w:eastAsia="宋体" w:hAnsi="宋体" w:hint="eastAsia"/>
        <w:color w:val="C00000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1D462BDA"/>
    <w:multiLevelType w:val="multilevel"/>
    <w:tmpl w:val="E5162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20AC1700"/>
    <w:multiLevelType w:val="multilevel"/>
    <w:tmpl w:val="2ADC94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2577017B"/>
    <w:multiLevelType w:val="hybridMultilevel"/>
    <w:tmpl w:val="119A8672"/>
    <w:lvl w:ilvl="0" w:tplc="158865E8">
      <w:numFmt w:val="bullet"/>
      <w:lvlText w:val="★"/>
      <w:lvlJc w:val="left"/>
      <w:pPr>
        <w:ind w:left="42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3D3E2ECB"/>
    <w:multiLevelType w:val="multilevel"/>
    <w:tmpl w:val="D2EA14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3E58039F"/>
    <w:multiLevelType w:val="multilevel"/>
    <w:tmpl w:val="44F273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6">
    <w:nsid w:val="43E43EB9"/>
    <w:multiLevelType w:val="multilevel"/>
    <w:tmpl w:val="DEA4D0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4CF940AA"/>
    <w:multiLevelType w:val="multilevel"/>
    <w:tmpl w:val="D3527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8">
    <w:nsid w:val="5BE105D8"/>
    <w:multiLevelType w:val="multilevel"/>
    <w:tmpl w:val="C980BF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5EC50179"/>
    <w:multiLevelType w:val="hybridMultilevel"/>
    <w:tmpl w:val="826E4164"/>
    <w:lvl w:ilvl="0" w:tplc="EB62B0AE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0">
    <w:nsid w:val="602377E2"/>
    <w:multiLevelType w:val="hybridMultilevel"/>
    <w:tmpl w:val="E2D8F7BA"/>
    <w:lvl w:ilvl="0" w:tplc="158865E8">
      <w:numFmt w:val="bullet"/>
      <w:lvlText w:val="★"/>
      <w:lvlJc w:val="left"/>
      <w:pPr>
        <w:ind w:left="42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0EC7836"/>
    <w:multiLevelType w:val="hybridMultilevel"/>
    <w:tmpl w:val="32706CF4"/>
    <w:lvl w:ilvl="0" w:tplc="158865E8">
      <w:numFmt w:val="bullet"/>
      <w:lvlText w:val="★"/>
      <w:lvlJc w:val="left"/>
      <w:pPr>
        <w:ind w:left="360" w:hanging="36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68705EA9"/>
    <w:multiLevelType w:val="hybridMultilevel"/>
    <w:tmpl w:val="AF9A36D6"/>
    <w:lvl w:ilvl="0" w:tplc="9592A60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3">
    <w:nsid w:val="6B0266FF"/>
    <w:multiLevelType w:val="hybridMultilevel"/>
    <w:tmpl w:val="E27406F0"/>
    <w:lvl w:ilvl="0" w:tplc="B06CBDF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4">
    <w:nsid w:val="76420CF6"/>
    <w:multiLevelType w:val="multilevel"/>
    <w:tmpl w:val="DF520E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7B524789"/>
    <w:multiLevelType w:val="multilevel"/>
    <w:tmpl w:val="3294E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7DA62037"/>
    <w:multiLevelType w:val="hybridMultilevel"/>
    <w:tmpl w:val="18084F8E"/>
    <w:lvl w:ilvl="0" w:tplc="158865E8">
      <w:numFmt w:val="bullet"/>
      <w:lvlText w:val="★"/>
      <w:lvlJc w:val="left"/>
      <w:pPr>
        <w:ind w:left="42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E41529C"/>
    <w:multiLevelType w:val="multilevel"/>
    <w:tmpl w:val="C898E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7F3C6F60"/>
    <w:multiLevelType w:val="hybridMultilevel"/>
    <w:tmpl w:val="1F9E5558"/>
    <w:lvl w:ilvl="0" w:tplc="158865E8">
      <w:numFmt w:val="bullet"/>
      <w:lvlText w:val="★"/>
      <w:lvlJc w:val="left"/>
      <w:pPr>
        <w:ind w:left="420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1"/>
  </w:num>
  <w:num w:numId="2">
    <w:abstractNumId w:val="15"/>
  </w:num>
  <w:num w:numId="3">
    <w:abstractNumId w:val="1"/>
  </w:num>
  <w:num w:numId="4">
    <w:abstractNumId w:val="17"/>
  </w:num>
  <w:num w:numId="5">
    <w:abstractNumId w:val="2"/>
  </w:num>
  <w:num w:numId="6">
    <w:abstractNumId w:val="14"/>
  </w:num>
  <w:num w:numId="7">
    <w:abstractNumId w:val="4"/>
  </w:num>
  <w:num w:numId="8">
    <w:abstractNumId w:val="8"/>
  </w:num>
  <w:num w:numId="9">
    <w:abstractNumId w:val="5"/>
  </w:num>
  <w:num w:numId="10">
    <w:abstractNumId w:val="6"/>
  </w:num>
  <w:num w:numId="11">
    <w:abstractNumId w:val="7"/>
  </w:num>
  <w:num w:numId="12">
    <w:abstractNumId w:val="3"/>
  </w:num>
  <w:num w:numId="13">
    <w:abstractNumId w:val="18"/>
  </w:num>
  <w:num w:numId="14">
    <w:abstractNumId w:val="0"/>
  </w:num>
  <w:num w:numId="15">
    <w:abstractNumId w:val="13"/>
  </w:num>
  <w:num w:numId="16">
    <w:abstractNumId w:val="9"/>
  </w:num>
  <w:num w:numId="17">
    <w:abstractNumId w:val="10"/>
  </w:num>
  <w:num w:numId="18">
    <w:abstractNumId w:val="16"/>
  </w:num>
  <w:num w:numId="19">
    <w:abstractNumId w:val="12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277DB"/>
    <w:rsid w:val="00001230"/>
    <w:rsid w:val="00001D59"/>
    <w:rsid w:val="00001E74"/>
    <w:rsid w:val="0000208A"/>
    <w:rsid w:val="00002150"/>
    <w:rsid w:val="000021B6"/>
    <w:rsid w:val="000026E2"/>
    <w:rsid w:val="00002CE8"/>
    <w:rsid w:val="00002DEF"/>
    <w:rsid w:val="00002F2B"/>
    <w:rsid w:val="00002FAF"/>
    <w:rsid w:val="0000329A"/>
    <w:rsid w:val="000033E3"/>
    <w:rsid w:val="0000360A"/>
    <w:rsid w:val="000037BA"/>
    <w:rsid w:val="00003D80"/>
    <w:rsid w:val="00004064"/>
    <w:rsid w:val="0000428A"/>
    <w:rsid w:val="000043AC"/>
    <w:rsid w:val="00004AA1"/>
    <w:rsid w:val="00004CB4"/>
    <w:rsid w:val="00005288"/>
    <w:rsid w:val="00005296"/>
    <w:rsid w:val="0000556B"/>
    <w:rsid w:val="0000562C"/>
    <w:rsid w:val="00005ACB"/>
    <w:rsid w:val="00005CAD"/>
    <w:rsid w:val="00006276"/>
    <w:rsid w:val="000063E2"/>
    <w:rsid w:val="000067CE"/>
    <w:rsid w:val="00006CD0"/>
    <w:rsid w:val="000071FA"/>
    <w:rsid w:val="0000799E"/>
    <w:rsid w:val="000079CB"/>
    <w:rsid w:val="00007A1E"/>
    <w:rsid w:val="00007D83"/>
    <w:rsid w:val="000108A0"/>
    <w:rsid w:val="00010B29"/>
    <w:rsid w:val="0001133B"/>
    <w:rsid w:val="00011B5B"/>
    <w:rsid w:val="00011DB7"/>
    <w:rsid w:val="00011F15"/>
    <w:rsid w:val="000121AC"/>
    <w:rsid w:val="000123DD"/>
    <w:rsid w:val="0001248E"/>
    <w:rsid w:val="00012674"/>
    <w:rsid w:val="000128F6"/>
    <w:rsid w:val="00012B4A"/>
    <w:rsid w:val="00013526"/>
    <w:rsid w:val="00013B6E"/>
    <w:rsid w:val="0001463B"/>
    <w:rsid w:val="0001509D"/>
    <w:rsid w:val="00015274"/>
    <w:rsid w:val="000153BC"/>
    <w:rsid w:val="00015535"/>
    <w:rsid w:val="00015A3B"/>
    <w:rsid w:val="00015B9B"/>
    <w:rsid w:val="000162E9"/>
    <w:rsid w:val="0001660C"/>
    <w:rsid w:val="000167C9"/>
    <w:rsid w:val="00016849"/>
    <w:rsid w:val="0001712F"/>
    <w:rsid w:val="00017277"/>
    <w:rsid w:val="000175C1"/>
    <w:rsid w:val="0001782A"/>
    <w:rsid w:val="00017DFD"/>
    <w:rsid w:val="00017F97"/>
    <w:rsid w:val="0002006A"/>
    <w:rsid w:val="0002017C"/>
    <w:rsid w:val="00020438"/>
    <w:rsid w:val="00020845"/>
    <w:rsid w:val="00020F3A"/>
    <w:rsid w:val="00020FC2"/>
    <w:rsid w:val="000210C6"/>
    <w:rsid w:val="00021123"/>
    <w:rsid w:val="0002116B"/>
    <w:rsid w:val="000213ED"/>
    <w:rsid w:val="00021463"/>
    <w:rsid w:val="00021A34"/>
    <w:rsid w:val="00021A44"/>
    <w:rsid w:val="00021D82"/>
    <w:rsid w:val="000222F7"/>
    <w:rsid w:val="000223D4"/>
    <w:rsid w:val="000225DF"/>
    <w:rsid w:val="00022718"/>
    <w:rsid w:val="0002279B"/>
    <w:rsid w:val="00023243"/>
    <w:rsid w:val="000238C8"/>
    <w:rsid w:val="00024154"/>
    <w:rsid w:val="0002417A"/>
    <w:rsid w:val="00025312"/>
    <w:rsid w:val="000254E3"/>
    <w:rsid w:val="0002565B"/>
    <w:rsid w:val="00025848"/>
    <w:rsid w:val="00025A39"/>
    <w:rsid w:val="00025B27"/>
    <w:rsid w:val="0002670C"/>
    <w:rsid w:val="000267B7"/>
    <w:rsid w:val="000270ED"/>
    <w:rsid w:val="0002716F"/>
    <w:rsid w:val="00027339"/>
    <w:rsid w:val="0002749B"/>
    <w:rsid w:val="000275D2"/>
    <w:rsid w:val="00027650"/>
    <w:rsid w:val="00027C25"/>
    <w:rsid w:val="00030279"/>
    <w:rsid w:val="00030660"/>
    <w:rsid w:val="00030738"/>
    <w:rsid w:val="000309B7"/>
    <w:rsid w:val="00030AB0"/>
    <w:rsid w:val="00030FC0"/>
    <w:rsid w:val="0003151C"/>
    <w:rsid w:val="00031685"/>
    <w:rsid w:val="0003169F"/>
    <w:rsid w:val="000316F1"/>
    <w:rsid w:val="00031F45"/>
    <w:rsid w:val="00032175"/>
    <w:rsid w:val="000322B5"/>
    <w:rsid w:val="00032378"/>
    <w:rsid w:val="000323AD"/>
    <w:rsid w:val="000324F2"/>
    <w:rsid w:val="0003260D"/>
    <w:rsid w:val="00032979"/>
    <w:rsid w:val="000335B1"/>
    <w:rsid w:val="00033B8B"/>
    <w:rsid w:val="0003417E"/>
    <w:rsid w:val="000341BA"/>
    <w:rsid w:val="000344C4"/>
    <w:rsid w:val="00034F21"/>
    <w:rsid w:val="00034F6A"/>
    <w:rsid w:val="0003522E"/>
    <w:rsid w:val="00035299"/>
    <w:rsid w:val="00035F0D"/>
    <w:rsid w:val="00035FB1"/>
    <w:rsid w:val="00036433"/>
    <w:rsid w:val="0003651D"/>
    <w:rsid w:val="0003694B"/>
    <w:rsid w:val="00036E9C"/>
    <w:rsid w:val="0003704D"/>
    <w:rsid w:val="00037297"/>
    <w:rsid w:val="00037C06"/>
    <w:rsid w:val="0004065B"/>
    <w:rsid w:val="000407A1"/>
    <w:rsid w:val="00040A00"/>
    <w:rsid w:val="00040DB9"/>
    <w:rsid w:val="00040F22"/>
    <w:rsid w:val="00040FAB"/>
    <w:rsid w:val="0004109F"/>
    <w:rsid w:val="000417AD"/>
    <w:rsid w:val="00041C3A"/>
    <w:rsid w:val="00041CCD"/>
    <w:rsid w:val="00041F21"/>
    <w:rsid w:val="0004206D"/>
    <w:rsid w:val="000420C6"/>
    <w:rsid w:val="00042123"/>
    <w:rsid w:val="00042334"/>
    <w:rsid w:val="0004263A"/>
    <w:rsid w:val="000426A7"/>
    <w:rsid w:val="000426F6"/>
    <w:rsid w:val="000429F5"/>
    <w:rsid w:val="000431B6"/>
    <w:rsid w:val="00043526"/>
    <w:rsid w:val="00043B8C"/>
    <w:rsid w:val="00043DF6"/>
    <w:rsid w:val="00044443"/>
    <w:rsid w:val="00044B24"/>
    <w:rsid w:val="00044B5E"/>
    <w:rsid w:val="00044D52"/>
    <w:rsid w:val="000450EE"/>
    <w:rsid w:val="00045C1F"/>
    <w:rsid w:val="00045D05"/>
    <w:rsid w:val="00045DE9"/>
    <w:rsid w:val="000460AF"/>
    <w:rsid w:val="00046396"/>
    <w:rsid w:val="00046562"/>
    <w:rsid w:val="0004679A"/>
    <w:rsid w:val="00046A36"/>
    <w:rsid w:val="00047279"/>
    <w:rsid w:val="000475C5"/>
    <w:rsid w:val="000476DE"/>
    <w:rsid w:val="00047A4C"/>
    <w:rsid w:val="00047C50"/>
    <w:rsid w:val="00047FD6"/>
    <w:rsid w:val="00050118"/>
    <w:rsid w:val="0005057D"/>
    <w:rsid w:val="00050998"/>
    <w:rsid w:val="00050ABE"/>
    <w:rsid w:val="00050ACB"/>
    <w:rsid w:val="00050D44"/>
    <w:rsid w:val="00050DDE"/>
    <w:rsid w:val="00050E81"/>
    <w:rsid w:val="00051302"/>
    <w:rsid w:val="00051F6D"/>
    <w:rsid w:val="000520EF"/>
    <w:rsid w:val="000528E9"/>
    <w:rsid w:val="00052C59"/>
    <w:rsid w:val="00053C17"/>
    <w:rsid w:val="00053C74"/>
    <w:rsid w:val="00053DA5"/>
    <w:rsid w:val="00054067"/>
    <w:rsid w:val="00054421"/>
    <w:rsid w:val="00054524"/>
    <w:rsid w:val="00054869"/>
    <w:rsid w:val="00054B88"/>
    <w:rsid w:val="00054C0D"/>
    <w:rsid w:val="00055691"/>
    <w:rsid w:val="00055F2D"/>
    <w:rsid w:val="00056014"/>
    <w:rsid w:val="00056059"/>
    <w:rsid w:val="000560EE"/>
    <w:rsid w:val="000562B0"/>
    <w:rsid w:val="000566F0"/>
    <w:rsid w:val="00056921"/>
    <w:rsid w:val="00056AA8"/>
    <w:rsid w:val="00056FB9"/>
    <w:rsid w:val="00057183"/>
    <w:rsid w:val="000575A5"/>
    <w:rsid w:val="00057959"/>
    <w:rsid w:val="00057EE1"/>
    <w:rsid w:val="00057F93"/>
    <w:rsid w:val="000600E8"/>
    <w:rsid w:val="00060332"/>
    <w:rsid w:val="00060C0C"/>
    <w:rsid w:val="00060F57"/>
    <w:rsid w:val="00060F82"/>
    <w:rsid w:val="000610D1"/>
    <w:rsid w:val="00061424"/>
    <w:rsid w:val="00062104"/>
    <w:rsid w:val="000634F6"/>
    <w:rsid w:val="0006362E"/>
    <w:rsid w:val="00063AE8"/>
    <w:rsid w:val="000641A3"/>
    <w:rsid w:val="00064379"/>
    <w:rsid w:val="00064414"/>
    <w:rsid w:val="000645DE"/>
    <w:rsid w:val="00064EC7"/>
    <w:rsid w:val="000654A7"/>
    <w:rsid w:val="000656F1"/>
    <w:rsid w:val="000659B9"/>
    <w:rsid w:val="00065B2F"/>
    <w:rsid w:val="00066990"/>
    <w:rsid w:val="00066AE1"/>
    <w:rsid w:val="00066CE9"/>
    <w:rsid w:val="00066ECF"/>
    <w:rsid w:val="00067287"/>
    <w:rsid w:val="00067394"/>
    <w:rsid w:val="000674CA"/>
    <w:rsid w:val="000676B7"/>
    <w:rsid w:val="000703B1"/>
    <w:rsid w:val="00070688"/>
    <w:rsid w:val="00070AE3"/>
    <w:rsid w:val="000710B0"/>
    <w:rsid w:val="0007160B"/>
    <w:rsid w:val="00071C3F"/>
    <w:rsid w:val="00072257"/>
    <w:rsid w:val="00072A8A"/>
    <w:rsid w:val="00072AFC"/>
    <w:rsid w:val="00072EA0"/>
    <w:rsid w:val="000730D9"/>
    <w:rsid w:val="00073846"/>
    <w:rsid w:val="00073A50"/>
    <w:rsid w:val="00073C0D"/>
    <w:rsid w:val="00073D08"/>
    <w:rsid w:val="00073DEA"/>
    <w:rsid w:val="00073EB4"/>
    <w:rsid w:val="00073F6D"/>
    <w:rsid w:val="00074290"/>
    <w:rsid w:val="0007441E"/>
    <w:rsid w:val="00074510"/>
    <w:rsid w:val="00074589"/>
    <w:rsid w:val="000746BC"/>
    <w:rsid w:val="000746CC"/>
    <w:rsid w:val="000747CE"/>
    <w:rsid w:val="000751D9"/>
    <w:rsid w:val="0007528B"/>
    <w:rsid w:val="00075313"/>
    <w:rsid w:val="00075614"/>
    <w:rsid w:val="000756BD"/>
    <w:rsid w:val="00075806"/>
    <w:rsid w:val="00075BCA"/>
    <w:rsid w:val="000760A4"/>
    <w:rsid w:val="0007619F"/>
    <w:rsid w:val="0007643F"/>
    <w:rsid w:val="00076478"/>
    <w:rsid w:val="00076779"/>
    <w:rsid w:val="00077884"/>
    <w:rsid w:val="00077A00"/>
    <w:rsid w:val="00077B26"/>
    <w:rsid w:val="00077CCE"/>
    <w:rsid w:val="00077DC7"/>
    <w:rsid w:val="000800A0"/>
    <w:rsid w:val="000801C2"/>
    <w:rsid w:val="00080B56"/>
    <w:rsid w:val="000819D5"/>
    <w:rsid w:val="00081A56"/>
    <w:rsid w:val="00081C40"/>
    <w:rsid w:val="00081E5C"/>
    <w:rsid w:val="00081F64"/>
    <w:rsid w:val="000821CC"/>
    <w:rsid w:val="000823B5"/>
    <w:rsid w:val="000823D7"/>
    <w:rsid w:val="00082828"/>
    <w:rsid w:val="0008301D"/>
    <w:rsid w:val="000830EC"/>
    <w:rsid w:val="00083152"/>
    <w:rsid w:val="00083B51"/>
    <w:rsid w:val="00083BDC"/>
    <w:rsid w:val="00084241"/>
    <w:rsid w:val="000843A1"/>
    <w:rsid w:val="00084443"/>
    <w:rsid w:val="00084B33"/>
    <w:rsid w:val="00084FFB"/>
    <w:rsid w:val="0008505E"/>
    <w:rsid w:val="00085286"/>
    <w:rsid w:val="00085769"/>
    <w:rsid w:val="000859A0"/>
    <w:rsid w:val="00085B6E"/>
    <w:rsid w:val="00085E27"/>
    <w:rsid w:val="00085E59"/>
    <w:rsid w:val="00085F40"/>
    <w:rsid w:val="0008613B"/>
    <w:rsid w:val="000867E2"/>
    <w:rsid w:val="00086901"/>
    <w:rsid w:val="000901E3"/>
    <w:rsid w:val="000902C9"/>
    <w:rsid w:val="000904E8"/>
    <w:rsid w:val="000919B7"/>
    <w:rsid w:val="00091C66"/>
    <w:rsid w:val="00091CA1"/>
    <w:rsid w:val="00091CB8"/>
    <w:rsid w:val="00091DD6"/>
    <w:rsid w:val="00091DDC"/>
    <w:rsid w:val="00091EAB"/>
    <w:rsid w:val="0009207B"/>
    <w:rsid w:val="00092377"/>
    <w:rsid w:val="000925C3"/>
    <w:rsid w:val="00092F19"/>
    <w:rsid w:val="000930F8"/>
    <w:rsid w:val="00093251"/>
    <w:rsid w:val="0009366C"/>
    <w:rsid w:val="00093781"/>
    <w:rsid w:val="000938D1"/>
    <w:rsid w:val="00093EE2"/>
    <w:rsid w:val="00093F45"/>
    <w:rsid w:val="00093FF6"/>
    <w:rsid w:val="00094B9A"/>
    <w:rsid w:val="00094E4A"/>
    <w:rsid w:val="000951BE"/>
    <w:rsid w:val="00095679"/>
    <w:rsid w:val="0009577B"/>
    <w:rsid w:val="00095AC0"/>
    <w:rsid w:val="00095B3F"/>
    <w:rsid w:val="00095BEF"/>
    <w:rsid w:val="00095F92"/>
    <w:rsid w:val="000969C1"/>
    <w:rsid w:val="00096BE0"/>
    <w:rsid w:val="00096CEC"/>
    <w:rsid w:val="00096D36"/>
    <w:rsid w:val="00096E5B"/>
    <w:rsid w:val="00097098"/>
    <w:rsid w:val="00097110"/>
    <w:rsid w:val="0009715A"/>
    <w:rsid w:val="0009722C"/>
    <w:rsid w:val="00097245"/>
    <w:rsid w:val="00097973"/>
    <w:rsid w:val="00097B78"/>
    <w:rsid w:val="00097D52"/>
    <w:rsid w:val="00097DF1"/>
    <w:rsid w:val="00097EA2"/>
    <w:rsid w:val="000A01D5"/>
    <w:rsid w:val="000A02DC"/>
    <w:rsid w:val="000A09C6"/>
    <w:rsid w:val="000A0B0A"/>
    <w:rsid w:val="000A0BE8"/>
    <w:rsid w:val="000A0C0A"/>
    <w:rsid w:val="000A0CEB"/>
    <w:rsid w:val="000A0E47"/>
    <w:rsid w:val="000A1E58"/>
    <w:rsid w:val="000A1F99"/>
    <w:rsid w:val="000A2154"/>
    <w:rsid w:val="000A257A"/>
    <w:rsid w:val="000A28BC"/>
    <w:rsid w:val="000A2AF6"/>
    <w:rsid w:val="000A2EED"/>
    <w:rsid w:val="000A3313"/>
    <w:rsid w:val="000A3EEC"/>
    <w:rsid w:val="000A480A"/>
    <w:rsid w:val="000A525B"/>
    <w:rsid w:val="000A540C"/>
    <w:rsid w:val="000A5600"/>
    <w:rsid w:val="000A5685"/>
    <w:rsid w:val="000A5A29"/>
    <w:rsid w:val="000A5B69"/>
    <w:rsid w:val="000A5CF9"/>
    <w:rsid w:val="000A63D0"/>
    <w:rsid w:val="000A6A8B"/>
    <w:rsid w:val="000A71FA"/>
    <w:rsid w:val="000A7256"/>
    <w:rsid w:val="000A7296"/>
    <w:rsid w:val="000A736E"/>
    <w:rsid w:val="000A773A"/>
    <w:rsid w:val="000A782D"/>
    <w:rsid w:val="000B003A"/>
    <w:rsid w:val="000B05CF"/>
    <w:rsid w:val="000B0769"/>
    <w:rsid w:val="000B0F0D"/>
    <w:rsid w:val="000B0F10"/>
    <w:rsid w:val="000B1DCA"/>
    <w:rsid w:val="000B1F61"/>
    <w:rsid w:val="000B24DC"/>
    <w:rsid w:val="000B291D"/>
    <w:rsid w:val="000B29BE"/>
    <w:rsid w:val="000B2A2A"/>
    <w:rsid w:val="000B2D11"/>
    <w:rsid w:val="000B2D16"/>
    <w:rsid w:val="000B3385"/>
    <w:rsid w:val="000B33A9"/>
    <w:rsid w:val="000B368B"/>
    <w:rsid w:val="000B3A4E"/>
    <w:rsid w:val="000B3B24"/>
    <w:rsid w:val="000B3E92"/>
    <w:rsid w:val="000B3E99"/>
    <w:rsid w:val="000B4171"/>
    <w:rsid w:val="000B43BC"/>
    <w:rsid w:val="000B4BA2"/>
    <w:rsid w:val="000B4DA7"/>
    <w:rsid w:val="000B4EBB"/>
    <w:rsid w:val="000B5013"/>
    <w:rsid w:val="000B5054"/>
    <w:rsid w:val="000B50D7"/>
    <w:rsid w:val="000B5163"/>
    <w:rsid w:val="000B5685"/>
    <w:rsid w:val="000B56B8"/>
    <w:rsid w:val="000B580E"/>
    <w:rsid w:val="000B5909"/>
    <w:rsid w:val="000B5B07"/>
    <w:rsid w:val="000B5EAF"/>
    <w:rsid w:val="000B61F6"/>
    <w:rsid w:val="000B66FF"/>
    <w:rsid w:val="000B67EB"/>
    <w:rsid w:val="000B7376"/>
    <w:rsid w:val="000B7A88"/>
    <w:rsid w:val="000B7C4B"/>
    <w:rsid w:val="000C013B"/>
    <w:rsid w:val="000C0167"/>
    <w:rsid w:val="000C0463"/>
    <w:rsid w:val="000C09CD"/>
    <w:rsid w:val="000C1317"/>
    <w:rsid w:val="000C1420"/>
    <w:rsid w:val="000C1BD7"/>
    <w:rsid w:val="000C1C23"/>
    <w:rsid w:val="000C1E9C"/>
    <w:rsid w:val="000C25AD"/>
    <w:rsid w:val="000C283D"/>
    <w:rsid w:val="000C2D9F"/>
    <w:rsid w:val="000C2F17"/>
    <w:rsid w:val="000C30FC"/>
    <w:rsid w:val="000C3452"/>
    <w:rsid w:val="000C35AF"/>
    <w:rsid w:val="000C3636"/>
    <w:rsid w:val="000C3B84"/>
    <w:rsid w:val="000C3B99"/>
    <w:rsid w:val="000C3FAC"/>
    <w:rsid w:val="000C42B2"/>
    <w:rsid w:val="000C46FB"/>
    <w:rsid w:val="000C4E84"/>
    <w:rsid w:val="000C51F8"/>
    <w:rsid w:val="000C52EE"/>
    <w:rsid w:val="000C5953"/>
    <w:rsid w:val="000C62DA"/>
    <w:rsid w:val="000C6951"/>
    <w:rsid w:val="000C6E57"/>
    <w:rsid w:val="000C7398"/>
    <w:rsid w:val="000C79C6"/>
    <w:rsid w:val="000C7FC2"/>
    <w:rsid w:val="000D071C"/>
    <w:rsid w:val="000D07B1"/>
    <w:rsid w:val="000D0D03"/>
    <w:rsid w:val="000D0D2F"/>
    <w:rsid w:val="000D148D"/>
    <w:rsid w:val="000D14EE"/>
    <w:rsid w:val="000D1506"/>
    <w:rsid w:val="000D19A2"/>
    <w:rsid w:val="000D1E36"/>
    <w:rsid w:val="000D2517"/>
    <w:rsid w:val="000D261D"/>
    <w:rsid w:val="000D2E44"/>
    <w:rsid w:val="000D354D"/>
    <w:rsid w:val="000D378A"/>
    <w:rsid w:val="000D4050"/>
    <w:rsid w:val="000D419E"/>
    <w:rsid w:val="000D43A0"/>
    <w:rsid w:val="000D4790"/>
    <w:rsid w:val="000D48BA"/>
    <w:rsid w:val="000D48F4"/>
    <w:rsid w:val="000D4DD9"/>
    <w:rsid w:val="000D4E4C"/>
    <w:rsid w:val="000D5750"/>
    <w:rsid w:val="000D593F"/>
    <w:rsid w:val="000D5996"/>
    <w:rsid w:val="000D5B92"/>
    <w:rsid w:val="000D5C1E"/>
    <w:rsid w:val="000D5D66"/>
    <w:rsid w:val="000D5E64"/>
    <w:rsid w:val="000D62C3"/>
    <w:rsid w:val="000D6441"/>
    <w:rsid w:val="000D6BBB"/>
    <w:rsid w:val="000D6BF5"/>
    <w:rsid w:val="000D6E0B"/>
    <w:rsid w:val="000D708F"/>
    <w:rsid w:val="000D715F"/>
    <w:rsid w:val="000D74C9"/>
    <w:rsid w:val="000D7975"/>
    <w:rsid w:val="000E000B"/>
    <w:rsid w:val="000E0A33"/>
    <w:rsid w:val="000E0FAD"/>
    <w:rsid w:val="000E17EF"/>
    <w:rsid w:val="000E1C94"/>
    <w:rsid w:val="000E1D2A"/>
    <w:rsid w:val="000E2086"/>
    <w:rsid w:val="000E22B2"/>
    <w:rsid w:val="000E2343"/>
    <w:rsid w:val="000E2403"/>
    <w:rsid w:val="000E243F"/>
    <w:rsid w:val="000E261B"/>
    <w:rsid w:val="000E2C10"/>
    <w:rsid w:val="000E2DAC"/>
    <w:rsid w:val="000E33EC"/>
    <w:rsid w:val="000E3B39"/>
    <w:rsid w:val="000E4175"/>
    <w:rsid w:val="000E4A47"/>
    <w:rsid w:val="000E535E"/>
    <w:rsid w:val="000E537D"/>
    <w:rsid w:val="000E53EB"/>
    <w:rsid w:val="000E54F4"/>
    <w:rsid w:val="000E596F"/>
    <w:rsid w:val="000E59C9"/>
    <w:rsid w:val="000E620B"/>
    <w:rsid w:val="000E62E1"/>
    <w:rsid w:val="000E6470"/>
    <w:rsid w:val="000E6E99"/>
    <w:rsid w:val="000E726B"/>
    <w:rsid w:val="000E73FC"/>
    <w:rsid w:val="000E78C1"/>
    <w:rsid w:val="000E79FF"/>
    <w:rsid w:val="000E7B1E"/>
    <w:rsid w:val="000E7E19"/>
    <w:rsid w:val="000E7F1C"/>
    <w:rsid w:val="000F008F"/>
    <w:rsid w:val="000F01B7"/>
    <w:rsid w:val="000F0250"/>
    <w:rsid w:val="000F057D"/>
    <w:rsid w:val="000F07EF"/>
    <w:rsid w:val="000F0EE5"/>
    <w:rsid w:val="000F0F32"/>
    <w:rsid w:val="000F12F6"/>
    <w:rsid w:val="000F1559"/>
    <w:rsid w:val="000F1705"/>
    <w:rsid w:val="000F17BA"/>
    <w:rsid w:val="000F2B69"/>
    <w:rsid w:val="000F306F"/>
    <w:rsid w:val="000F310A"/>
    <w:rsid w:val="000F31A8"/>
    <w:rsid w:val="000F32BC"/>
    <w:rsid w:val="000F3349"/>
    <w:rsid w:val="000F3405"/>
    <w:rsid w:val="000F369F"/>
    <w:rsid w:val="000F3705"/>
    <w:rsid w:val="000F3CBB"/>
    <w:rsid w:val="000F3CEE"/>
    <w:rsid w:val="000F3DA3"/>
    <w:rsid w:val="000F3E50"/>
    <w:rsid w:val="000F3EE4"/>
    <w:rsid w:val="000F43DA"/>
    <w:rsid w:val="000F4474"/>
    <w:rsid w:val="000F454B"/>
    <w:rsid w:val="000F4611"/>
    <w:rsid w:val="000F4A74"/>
    <w:rsid w:val="000F4CF2"/>
    <w:rsid w:val="000F4E53"/>
    <w:rsid w:val="000F4FE3"/>
    <w:rsid w:val="000F5196"/>
    <w:rsid w:val="000F55F1"/>
    <w:rsid w:val="000F561E"/>
    <w:rsid w:val="000F5B9A"/>
    <w:rsid w:val="000F5E88"/>
    <w:rsid w:val="000F5E8D"/>
    <w:rsid w:val="000F629B"/>
    <w:rsid w:val="000F6609"/>
    <w:rsid w:val="000F6BC6"/>
    <w:rsid w:val="000F6C81"/>
    <w:rsid w:val="000F6CDD"/>
    <w:rsid w:val="000F6D1F"/>
    <w:rsid w:val="000F757A"/>
    <w:rsid w:val="000F76B8"/>
    <w:rsid w:val="000F78A8"/>
    <w:rsid w:val="000F7B05"/>
    <w:rsid w:val="00100849"/>
    <w:rsid w:val="00100B6B"/>
    <w:rsid w:val="00101219"/>
    <w:rsid w:val="00101BB8"/>
    <w:rsid w:val="00101CED"/>
    <w:rsid w:val="001020F1"/>
    <w:rsid w:val="001020F7"/>
    <w:rsid w:val="00102329"/>
    <w:rsid w:val="001024F7"/>
    <w:rsid w:val="001025BB"/>
    <w:rsid w:val="001025C7"/>
    <w:rsid w:val="00102696"/>
    <w:rsid w:val="0010274D"/>
    <w:rsid w:val="001027B6"/>
    <w:rsid w:val="001028A1"/>
    <w:rsid w:val="00102BF8"/>
    <w:rsid w:val="0010383E"/>
    <w:rsid w:val="00103D96"/>
    <w:rsid w:val="00103F2A"/>
    <w:rsid w:val="00104142"/>
    <w:rsid w:val="00104244"/>
    <w:rsid w:val="0010431C"/>
    <w:rsid w:val="001045B6"/>
    <w:rsid w:val="00104BA1"/>
    <w:rsid w:val="001056AF"/>
    <w:rsid w:val="00105859"/>
    <w:rsid w:val="00105D9C"/>
    <w:rsid w:val="00105F1C"/>
    <w:rsid w:val="001060B8"/>
    <w:rsid w:val="00106797"/>
    <w:rsid w:val="0010689B"/>
    <w:rsid w:val="001069D2"/>
    <w:rsid w:val="00106AD0"/>
    <w:rsid w:val="00106BC4"/>
    <w:rsid w:val="0010753B"/>
    <w:rsid w:val="00107569"/>
    <w:rsid w:val="0010787B"/>
    <w:rsid w:val="001078FB"/>
    <w:rsid w:val="00107AFD"/>
    <w:rsid w:val="00107C9B"/>
    <w:rsid w:val="001103D3"/>
    <w:rsid w:val="001103E2"/>
    <w:rsid w:val="00110985"/>
    <w:rsid w:val="00110A4D"/>
    <w:rsid w:val="00110C18"/>
    <w:rsid w:val="00111116"/>
    <w:rsid w:val="001111F8"/>
    <w:rsid w:val="001112A4"/>
    <w:rsid w:val="001112D3"/>
    <w:rsid w:val="00111590"/>
    <w:rsid w:val="0011168E"/>
    <w:rsid w:val="00111838"/>
    <w:rsid w:val="00111D64"/>
    <w:rsid w:val="00112230"/>
    <w:rsid w:val="00112471"/>
    <w:rsid w:val="00112D7F"/>
    <w:rsid w:val="0011373F"/>
    <w:rsid w:val="00113BCC"/>
    <w:rsid w:val="00113D56"/>
    <w:rsid w:val="00113E47"/>
    <w:rsid w:val="00113EEC"/>
    <w:rsid w:val="00114375"/>
    <w:rsid w:val="001145FB"/>
    <w:rsid w:val="00114737"/>
    <w:rsid w:val="0011490D"/>
    <w:rsid w:val="00114D14"/>
    <w:rsid w:val="00114D21"/>
    <w:rsid w:val="001151A3"/>
    <w:rsid w:val="00116785"/>
    <w:rsid w:val="00117AA8"/>
    <w:rsid w:val="00117D25"/>
    <w:rsid w:val="001205B1"/>
    <w:rsid w:val="00120732"/>
    <w:rsid w:val="00120B76"/>
    <w:rsid w:val="00120C90"/>
    <w:rsid w:val="00120DB6"/>
    <w:rsid w:val="0012137C"/>
    <w:rsid w:val="001214A8"/>
    <w:rsid w:val="001215BE"/>
    <w:rsid w:val="001216CF"/>
    <w:rsid w:val="0012199E"/>
    <w:rsid w:val="00121D0F"/>
    <w:rsid w:val="0012204A"/>
    <w:rsid w:val="001222E0"/>
    <w:rsid w:val="001223A2"/>
    <w:rsid w:val="001227B7"/>
    <w:rsid w:val="001228CD"/>
    <w:rsid w:val="00122921"/>
    <w:rsid w:val="00122997"/>
    <w:rsid w:val="00122B39"/>
    <w:rsid w:val="00123182"/>
    <w:rsid w:val="00123345"/>
    <w:rsid w:val="00123425"/>
    <w:rsid w:val="001236A2"/>
    <w:rsid w:val="00123DC6"/>
    <w:rsid w:val="00123FEC"/>
    <w:rsid w:val="00124190"/>
    <w:rsid w:val="00124884"/>
    <w:rsid w:val="00124A8E"/>
    <w:rsid w:val="00124B0C"/>
    <w:rsid w:val="00124E6C"/>
    <w:rsid w:val="00124E73"/>
    <w:rsid w:val="00125365"/>
    <w:rsid w:val="001253D9"/>
    <w:rsid w:val="00125A08"/>
    <w:rsid w:val="00125AB4"/>
    <w:rsid w:val="00125FAA"/>
    <w:rsid w:val="00126008"/>
    <w:rsid w:val="00126B71"/>
    <w:rsid w:val="00126BDF"/>
    <w:rsid w:val="00127168"/>
    <w:rsid w:val="00127820"/>
    <w:rsid w:val="00127842"/>
    <w:rsid w:val="00127A06"/>
    <w:rsid w:val="00127A2E"/>
    <w:rsid w:val="00127A32"/>
    <w:rsid w:val="00127A55"/>
    <w:rsid w:val="00127BBE"/>
    <w:rsid w:val="00127F99"/>
    <w:rsid w:val="00130719"/>
    <w:rsid w:val="00130ACF"/>
    <w:rsid w:val="00130D12"/>
    <w:rsid w:val="00130F0E"/>
    <w:rsid w:val="0013260E"/>
    <w:rsid w:val="00132F9B"/>
    <w:rsid w:val="0013313E"/>
    <w:rsid w:val="0013373F"/>
    <w:rsid w:val="001338ED"/>
    <w:rsid w:val="00133C8F"/>
    <w:rsid w:val="00133D02"/>
    <w:rsid w:val="00134743"/>
    <w:rsid w:val="001347B1"/>
    <w:rsid w:val="00134ED9"/>
    <w:rsid w:val="001350AD"/>
    <w:rsid w:val="001350CD"/>
    <w:rsid w:val="001351AF"/>
    <w:rsid w:val="001353A1"/>
    <w:rsid w:val="001356EC"/>
    <w:rsid w:val="00135815"/>
    <w:rsid w:val="00136305"/>
    <w:rsid w:val="00136669"/>
    <w:rsid w:val="00136672"/>
    <w:rsid w:val="0013679C"/>
    <w:rsid w:val="00137286"/>
    <w:rsid w:val="001372AA"/>
    <w:rsid w:val="00137BE5"/>
    <w:rsid w:val="00140748"/>
    <w:rsid w:val="00140DB6"/>
    <w:rsid w:val="001414DB"/>
    <w:rsid w:val="001415FB"/>
    <w:rsid w:val="00141927"/>
    <w:rsid w:val="001419B6"/>
    <w:rsid w:val="00141B57"/>
    <w:rsid w:val="00141C1E"/>
    <w:rsid w:val="00142859"/>
    <w:rsid w:val="00142BDF"/>
    <w:rsid w:val="00142ECD"/>
    <w:rsid w:val="00142EF8"/>
    <w:rsid w:val="001431C8"/>
    <w:rsid w:val="00143811"/>
    <w:rsid w:val="00143AD5"/>
    <w:rsid w:val="00144585"/>
    <w:rsid w:val="00144686"/>
    <w:rsid w:val="0014472B"/>
    <w:rsid w:val="0014486D"/>
    <w:rsid w:val="00144D60"/>
    <w:rsid w:val="001458B4"/>
    <w:rsid w:val="00145AFE"/>
    <w:rsid w:val="00145DC8"/>
    <w:rsid w:val="001463E5"/>
    <w:rsid w:val="00146443"/>
    <w:rsid w:val="00146587"/>
    <w:rsid w:val="001469E9"/>
    <w:rsid w:val="00146BD5"/>
    <w:rsid w:val="00146CCB"/>
    <w:rsid w:val="00147029"/>
    <w:rsid w:val="001472C0"/>
    <w:rsid w:val="001473DD"/>
    <w:rsid w:val="0014749D"/>
    <w:rsid w:val="00147C45"/>
    <w:rsid w:val="00150248"/>
    <w:rsid w:val="00150921"/>
    <w:rsid w:val="00150970"/>
    <w:rsid w:val="00150990"/>
    <w:rsid w:val="00150A56"/>
    <w:rsid w:val="00150B2B"/>
    <w:rsid w:val="00150F97"/>
    <w:rsid w:val="00150FE2"/>
    <w:rsid w:val="001510E5"/>
    <w:rsid w:val="001512A8"/>
    <w:rsid w:val="001517FC"/>
    <w:rsid w:val="001518CB"/>
    <w:rsid w:val="00151976"/>
    <w:rsid w:val="001519D8"/>
    <w:rsid w:val="00151FF8"/>
    <w:rsid w:val="001527A5"/>
    <w:rsid w:val="001527A9"/>
    <w:rsid w:val="001528DD"/>
    <w:rsid w:val="00152BB0"/>
    <w:rsid w:val="001534CA"/>
    <w:rsid w:val="001536BA"/>
    <w:rsid w:val="001537B7"/>
    <w:rsid w:val="00153987"/>
    <w:rsid w:val="00153A1F"/>
    <w:rsid w:val="00153FF7"/>
    <w:rsid w:val="00154733"/>
    <w:rsid w:val="00154A5F"/>
    <w:rsid w:val="00154C22"/>
    <w:rsid w:val="00155088"/>
    <w:rsid w:val="00155430"/>
    <w:rsid w:val="00155950"/>
    <w:rsid w:val="00155B95"/>
    <w:rsid w:val="00155FA5"/>
    <w:rsid w:val="00156019"/>
    <w:rsid w:val="0015648A"/>
    <w:rsid w:val="001568AC"/>
    <w:rsid w:val="0015714A"/>
    <w:rsid w:val="001574BC"/>
    <w:rsid w:val="00157522"/>
    <w:rsid w:val="0015773C"/>
    <w:rsid w:val="00157C55"/>
    <w:rsid w:val="0016004B"/>
    <w:rsid w:val="0016008F"/>
    <w:rsid w:val="001602F4"/>
    <w:rsid w:val="00160475"/>
    <w:rsid w:val="00160758"/>
    <w:rsid w:val="00161396"/>
    <w:rsid w:val="00161820"/>
    <w:rsid w:val="00161F1B"/>
    <w:rsid w:val="00161F66"/>
    <w:rsid w:val="0016257E"/>
    <w:rsid w:val="00162A93"/>
    <w:rsid w:val="00162E99"/>
    <w:rsid w:val="00162EE9"/>
    <w:rsid w:val="00163AB4"/>
    <w:rsid w:val="0016408B"/>
    <w:rsid w:val="00164112"/>
    <w:rsid w:val="0016448B"/>
    <w:rsid w:val="00164BA7"/>
    <w:rsid w:val="00164EFE"/>
    <w:rsid w:val="00164F74"/>
    <w:rsid w:val="00165A89"/>
    <w:rsid w:val="00165C7B"/>
    <w:rsid w:val="00165CC4"/>
    <w:rsid w:val="00165E86"/>
    <w:rsid w:val="00165EAA"/>
    <w:rsid w:val="00166692"/>
    <w:rsid w:val="001668A1"/>
    <w:rsid w:val="00166DE0"/>
    <w:rsid w:val="00166EEE"/>
    <w:rsid w:val="00166F73"/>
    <w:rsid w:val="0016709D"/>
    <w:rsid w:val="001670B8"/>
    <w:rsid w:val="00167405"/>
    <w:rsid w:val="00167554"/>
    <w:rsid w:val="00167F14"/>
    <w:rsid w:val="001700D5"/>
    <w:rsid w:val="0017022F"/>
    <w:rsid w:val="00170832"/>
    <w:rsid w:val="001708C2"/>
    <w:rsid w:val="00170FEB"/>
    <w:rsid w:val="00171864"/>
    <w:rsid w:val="001719BE"/>
    <w:rsid w:val="00171A32"/>
    <w:rsid w:val="00171B1E"/>
    <w:rsid w:val="00171B7C"/>
    <w:rsid w:val="00171FDA"/>
    <w:rsid w:val="00172096"/>
    <w:rsid w:val="001720CD"/>
    <w:rsid w:val="00172230"/>
    <w:rsid w:val="00172292"/>
    <w:rsid w:val="001724CB"/>
    <w:rsid w:val="00172713"/>
    <w:rsid w:val="00172D2A"/>
    <w:rsid w:val="00172EB5"/>
    <w:rsid w:val="001732C5"/>
    <w:rsid w:val="00173330"/>
    <w:rsid w:val="00173370"/>
    <w:rsid w:val="001736C4"/>
    <w:rsid w:val="00173C8F"/>
    <w:rsid w:val="00173E2A"/>
    <w:rsid w:val="0017402F"/>
    <w:rsid w:val="00174760"/>
    <w:rsid w:val="0017505D"/>
    <w:rsid w:val="00175174"/>
    <w:rsid w:val="001755D9"/>
    <w:rsid w:val="001759D1"/>
    <w:rsid w:val="00175E49"/>
    <w:rsid w:val="00176361"/>
    <w:rsid w:val="0017655F"/>
    <w:rsid w:val="001768B3"/>
    <w:rsid w:val="00176D74"/>
    <w:rsid w:val="00177371"/>
    <w:rsid w:val="001773F1"/>
    <w:rsid w:val="001774A0"/>
    <w:rsid w:val="001779DC"/>
    <w:rsid w:val="00177D6F"/>
    <w:rsid w:val="00177FAA"/>
    <w:rsid w:val="00177FF0"/>
    <w:rsid w:val="00180490"/>
    <w:rsid w:val="0018055F"/>
    <w:rsid w:val="0018059D"/>
    <w:rsid w:val="00181014"/>
    <w:rsid w:val="00181341"/>
    <w:rsid w:val="00181BA3"/>
    <w:rsid w:val="00181D2E"/>
    <w:rsid w:val="00182130"/>
    <w:rsid w:val="0018241C"/>
    <w:rsid w:val="00182C21"/>
    <w:rsid w:val="00182DDB"/>
    <w:rsid w:val="00182DF1"/>
    <w:rsid w:val="00183138"/>
    <w:rsid w:val="001838A4"/>
    <w:rsid w:val="001839EC"/>
    <w:rsid w:val="00183B8B"/>
    <w:rsid w:val="001840AC"/>
    <w:rsid w:val="00184630"/>
    <w:rsid w:val="001849BC"/>
    <w:rsid w:val="00184A70"/>
    <w:rsid w:val="00184F1E"/>
    <w:rsid w:val="001854AB"/>
    <w:rsid w:val="001862CB"/>
    <w:rsid w:val="001862DF"/>
    <w:rsid w:val="0018634D"/>
    <w:rsid w:val="0018660F"/>
    <w:rsid w:val="00186792"/>
    <w:rsid w:val="00186BC3"/>
    <w:rsid w:val="0018705C"/>
    <w:rsid w:val="00187533"/>
    <w:rsid w:val="001875C6"/>
    <w:rsid w:val="00187877"/>
    <w:rsid w:val="00187BBA"/>
    <w:rsid w:val="00187F64"/>
    <w:rsid w:val="00187FBC"/>
    <w:rsid w:val="0019010E"/>
    <w:rsid w:val="00190A9F"/>
    <w:rsid w:val="00190D93"/>
    <w:rsid w:val="00190F15"/>
    <w:rsid w:val="00191010"/>
    <w:rsid w:val="0019110B"/>
    <w:rsid w:val="001912D5"/>
    <w:rsid w:val="00191441"/>
    <w:rsid w:val="00191650"/>
    <w:rsid w:val="00191AC7"/>
    <w:rsid w:val="00191CE2"/>
    <w:rsid w:val="00191EF3"/>
    <w:rsid w:val="001924BE"/>
    <w:rsid w:val="001927C8"/>
    <w:rsid w:val="0019296B"/>
    <w:rsid w:val="00192E9A"/>
    <w:rsid w:val="00192F13"/>
    <w:rsid w:val="001931BA"/>
    <w:rsid w:val="001933AA"/>
    <w:rsid w:val="00193624"/>
    <w:rsid w:val="001938C1"/>
    <w:rsid w:val="00193994"/>
    <w:rsid w:val="00193F90"/>
    <w:rsid w:val="001943B6"/>
    <w:rsid w:val="00194461"/>
    <w:rsid w:val="0019451D"/>
    <w:rsid w:val="00194553"/>
    <w:rsid w:val="001948C7"/>
    <w:rsid w:val="00194FCB"/>
    <w:rsid w:val="00195092"/>
    <w:rsid w:val="00195571"/>
    <w:rsid w:val="00195708"/>
    <w:rsid w:val="00195AF1"/>
    <w:rsid w:val="00195B9E"/>
    <w:rsid w:val="00195BDA"/>
    <w:rsid w:val="00195CFC"/>
    <w:rsid w:val="00196036"/>
    <w:rsid w:val="00196153"/>
    <w:rsid w:val="00196458"/>
    <w:rsid w:val="001969AC"/>
    <w:rsid w:val="001972B8"/>
    <w:rsid w:val="00197432"/>
    <w:rsid w:val="001976F9"/>
    <w:rsid w:val="00197767"/>
    <w:rsid w:val="0019782F"/>
    <w:rsid w:val="0019799B"/>
    <w:rsid w:val="001A00B9"/>
    <w:rsid w:val="001A024D"/>
    <w:rsid w:val="001A0598"/>
    <w:rsid w:val="001A0907"/>
    <w:rsid w:val="001A096E"/>
    <w:rsid w:val="001A0A19"/>
    <w:rsid w:val="001A0ED8"/>
    <w:rsid w:val="001A10C6"/>
    <w:rsid w:val="001A14F3"/>
    <w:rsid w:val="001A1A0D"/>
    <w:rsid w:val="001A1FA9"/>
    <w:rsid w:val="001A210E"/>
    <w:rsid w:val="001A212A"/>
    <w:rsid w:val="001A2551"/>
    <w:rsid w:val="001A263F"/>
    <w:rsid w:val="001A26E9"/>
    <w:rsid w:val="001A2DE1"/>
    <w:rsid w:val="001A2EFE"/>
    <w:rsid w:val="001A3030"/>
    <w:rsid w:val="001A3273"/>
    <w:rsid w:val="001A32D1"/>
    <w:rsid w:val="001A34F4"/>
    <w:rsid w:val="001A35F5"/>
    <w:rsid w:val="001A4D45"/>
    <w:rsid w:val="001A5454"/>
    <w:rsid w:val="001A5842"/>
    <w:rsid w:val="001A6618"/>
    <w:rsid w:val="001A6895"/>
    <w:rsid w:val="001A694B"/>
    <w:rsid w:val="001A6B68"/>
    <w:rsid w:val="001A6C02"/>
    <w:rsid w:val="001A6CC9"/>
    <w:rsid w:val="001A78C1"/>
    <w:rsid w:val="001B02A3"/>
    <w:rsid w:val="001B033C"/>
    <w:rsid w:val="001B039E"/>
    <w:rsid w:val="001B045F"/>
    <w:rsid w:val="001B075C"/>
    <w:rsid w:val="001B0875"/>
    <w:rsid w:val="001B088C"/>
    <w:rsid w:val="001B08FC"/>
    <w:rsid w:val="001B147F"/>
    <w:rsid w:val="001B1576"/>
    <w:rsid w:val="001B1D77"/>
    <w:rsid w:val="001B281B"/>
    <w:rsid w:val="001B292C"/>
    <w:rsid w:val="001B2DF3"/>
    <w:rsid w:val="001B35EB"/>
    <w:rsid w:val="001B3624"/>
    <w:rsid w:val="001B3637"/>
    <w:rsid w:val="001B36AB"/>
    <w:rsid w:val="001B36DE"/>
    <w:rsid w:val="001B3742"/>
    <w:rsid w:val="001B37D8"/>
    <w:rsid w:val="001B3D87"/>
    <w:rsid w:val="001B3E86"/>
    <w:rsid w:val="001B40F9"/>
    <w:rsid w:val="001B418A"/>
    <w:rsid w:val="001B44E8"/>
    <w:rsid w:val="001B48F6"/>
    <w:rsid w:val="001B499C"/>
    <w:rsid w:val="001B49FF"/>
    <w:rsid w:val="001B4A7F"/>
    <w:rsid w:val="001B4D82"/>
    <w:rsid w:val="001B4E73"/>
    <w:rsid w:val="001B508F"/>
    <w:rsid w:val="001B51C4"/>
    <w:rsid w:val="001B5311"/>
    <w:rsid w:val="001B53A6"/>
    <w:rsid w:val="001B5420"/>
    <w:rsid w:val="001B595E"/>
    <w:rsid w:val="001B5C70"/>
    <w:rsid w:val="001B5D44"/>
    <w:rsid w:val="001B6286"/>
    <w:rsid w:val="001B6599"/>
    <w:rsid w:val="001B65DD"/>
    <w:rsid w:val="001B6764"/>
    <w:rsid w:val="001B687F"/>
    <w:rsid w:val="001B6AE2"/>
    <w:rsid w:val="001B6E3A"/>
    <w:rsid w:val="001B7006"/>
    <w:rsid w:val="001B74A2"/>
    <w:rsid w:val="001B7636"/>
    <w:rsid w:val="001B76AC"/>
    <w:rsid w:val="001B79D6"/>
    <w:rsid w:val="001B7B62"/>
    <w:rsid w:val="001B7BAE"/>
    <w:rsid w:val="001B7EA1"/>
    <w:rsid w:val="001C0323"/>
    <w:rsid w:val="001C050C"/>
    <w:rsid w:val="001C0A6E"/>
    <w:rsid w:val="001C0DB3"/>
    <w:rsid w:val="001C0FF3"/>
    <w:rsid w:val="001C1559"/>
    <w:rsid w:val="001C1A5E"/>
    <w:rsid w:val="001C1B3A"/>
    <w:rsid w:val="001C1F8A"/>
    <w:rsid w:val="001C250A"/>
    <w:rsid w:val="001C2946"/>
    <w:rsid w:val="001C36B0"/>
    <w:rsid w:val="001C4020"/>
    <w:rsid w:val="001C4410"/>
    <w:rsid w:val="001C441D"/>
    <w:rsid w:val="001C44BD"/>
    <w:rsid w:val="001C4550"/>
    <w:rsid w:val="001C492D"/>
    <w:rsid w:val="001C4A2A"/>
    <w:rsid w:val="001C50D0"/>
    <w:rsid w:val="001C5165"/>
    <w:rsid w:val="001C5510"/>
    <w:rsid w:val="001C5762"/>
    <w:rsid w:val="001C5B61"/>
    <w:rsid w:val="001C5B96"/>
    <w:rsid w:val="001C5C23"/>
    <w:rsid w:val="001C5D70"/>
    <w:rsid w:val="001C6055"/>
    <w:rsid w:val="001C61A8"/>
    <w:rsid w:val="001C6586"/>
    <w:rsid w:val="001C7002"/>
    <w:rsid w:val="001C71E1"/>
    <w:rsid w:val="001C75B9"/>
    <w:rsid w:val="001C7CBC"/>
    <w:rsid w:val="001D018E"/>
    <w:rsid w:val="001D025F"/>
    <w:rsid w:val="001D0319"/>
    <w:rsid w:val="001D0379"/>
    <w:rsid w:val="001D0A3B"/>
    <w:rsid w:val="001D0EBF"/>
    <w:rsid w:val="001D0EE0"/>
    <w:rsid w:val="001D106E"/>
    <w:rsid w:val="001D10F1"/>
    <w:rsid w:val="001D176E"/>
    <w:rsid w:val="001D19B8"/>
    <w:rsid w:val="001D1E18"/>
    <w:rsid w:val="001D1E41"/>
    <w:rsid w:val="001D26C2"/>
    <w:rsid w:val="001D273D"/>
    <w:rsid w:val="001D2800"/>
    <w:rsid w:val="001D2F5F"/>
    <w:rsid w:val="001D3528"/>
    <w:rsid w:val="001D42BF"/>
    <w:rsid w:val="001D5495"/>
    <w:rsid w:val="001D5562"/>
    <w:rsid w:val="001D556B"/>
    <w:rsid w:val="001D5A71"/>
    <w:rsid w:val="001D5FA1"/>
    <w:rsid w:val="001D6038"/>
    <w:rsid w:val="001D639E"/>
    <w:rsid w:val="001D64E3"/>
    <w:rsid w:val="001D659B"/>
    <w:rsid w:val="001D69E3"/>
    <w:rsid w:val="001D6A8E"/>
    <w:rsid w:val="001D6BF8"/>
    <w:rsid w:val="001D6CC7"/>
    <w:rsid w:val="001D6CF6"/>
    <w:rsid w:val="001D7350"/>
    <w:rsid w:val="001D77C7"/>
    <w:rsid w:val="001D7C0C"/>
    <w:rsid w:val="001D7EEE"/>
    <w:rsid w:val="001E008B"/>
    <w:rsid w:val="001E009A"/>
    <w:rsid w:val="001E0635"/>
    <w:rsid w:val="001E08D5"/>
    <w:rsid w:val="001E09C5"/>
    <w:rsid w:val="001E140E"/>
    <w:rsid w:val="001E144E"/>
    <w:rsid w:val="001E14A2"/>
    <w:rsid w:val="001E22A7"/>
    <w:rsid w:val="001E2776"/>
    <w:rsid w:val="001E2DDA"/>
    <w:rsid w:val="001E31F5"/>
    <w:rsid w:val="001E3607"/>
    <w:rsid w:val="001E37A7"/>
    <w:rsid w:val="001E3D6E"/>
    <w:rsid w:val="001E3DB3"/>
    <w:rsid w:val="001E3F94"/>
    <w:rsid w:val="001E427F"/>
    <w:rsid w:val="001E4878"/>
    <w:rsid w:val="001E4900"/>
    <w:rsid w:val="001E4EC9"/>
    <w:rsid w:val="001E4FC1"/>
    <w:rsid w:val="001E54AF"/>
    <w:rsid w:val="001E5D21"/>
    <w:rsid w:val="001E64E5"/>
    <w:rsid w:val="001E6691"/>
    <w:rsid w:val="001E6C29"/>
    <w:rsid w:val="001E6F2B"/>
    <w:rsid w:val="001E7165"/>
    <w:rsid w:val="001E78A4"/>
    <w:rsid w:val="001E7ACF"/>
    <w:rsid w:val="001E7BAA"/>
    <w:rsid w:val="001E7EF5"/>
    <w:rsid w:val="001F02D5"/>
    <w:rsid w:val="001F05E6"/>
    <w:rsid w:val="001F0B14"/>
    <w:rsid w:val="001F13F9"/>
    <w:rsid w:val="001F14AB"/>
    <w:rsid w:val="001F1802"/>
    <w:rsid w:val="001F18CF"/>
    <w:rsid w:val="001F1901"/>
    <w:rsid w:val="001F1C24"/>
    <w:rsid w:val="001F2376"/>
    <w:rsid w:val="001F28C2"/>
    <w:rsid w:val="001F290E"/>
    <w:rsid w:val="001F2B9B"/>
    <w:rsid w:val="001F320D"/>
    <w:rsid w:val="001F3575"/>
    <w:rsid w:val="001F400A"/>
    <w:rsid w:val="001F40A0"/>
    <w:rsid w:val="001F4235"/>
    <w:rsid w:val="001F444E"/>
    <w:rsid w:val="001F4764"/>
    <w:rsid w:val="001F4C50"/>
    <w:rsid w:val="001F4EC4"/>
    <w:rsid w:val="001F5802"/>
    <w:rsid w:val="001F58F0"/>
    <w:rsid w:val="001F654F"/>
    <w:rsid w:val="001F69EC"/>
    <w:rsid w:val="001F6F03"/>
    <w:rsid w:val="001F6F81"/>
    <w:rsid w:val="001F6F9E"/>
    <w:rsid w:val="001F721E"/>
    <w:rsid w:val="001F7816"/>
    <w:rsid w:val="001F7AA5"/>
    <w:rsid w:val="001F7F8D"/>
    <w:rsid w:val="0020014C"/>
    <w:rsid w:val="002001EB"/>
    <w:rsid w:val="00200229"/>
    <w:rsid w:val="00200335"/>
    <w:rsid w:val="00200C5E"/>
    <w:rsid w:val="0020111A"/>
    <w:rsid w:val="0020118E"/>
    <w:rsid w:val="002013CC"/>
    <w:rsid w:val="002017F2"/>
    <w:rsid w:val="00202ABB"/>
    <w:rsid w:val="00202B51"/>
    <w:rsid w:val="00202E0C"/>
    <w:rsid w:val="002030BF"/>
    <w:rsid w:val="002032CF"/>
    <w:rsid w:val="00203359"/>
    <w:rsid w:val="002034BF"/>
    <w:rsid w:val="00203519"/>
    <w:rsid w:val="00203C0C"/>
    <w:rsid w:val="00203CEE"/>
    <w:rsid w:val="00204669"/>
    <w:rsid w:val="002048E2"/>
    <w:rsid w:val="00204FED"/>
    <w:rsid w:val="00205218"/>
    <w:rsid w:val="002053D5"/>
    <w:rsid w:val="00205538"/>
    <w:rsid w:val="00205578"/>
    <w:rsid w:val="00205749"/>
    <w:rsid w:val="0020581D"/>
    <w:rsid w:val="00205F49"/>
    <w:rsid w:val="00205FA1"/>
    <w:rsid w:val="002060B0"/>
    <w:rsid w:val="00206157"/>
    <w:rsid w:val="002062B6"/>
    <w:rsid w:val="002064BE"/>
    <w:rsid w:val="002069D5"/>
    <w:rsid w:val="00206C39"/>
    <w:rsid w:val="00206F41"/>
    <w:rsid w:val="002073BE"/>
    <w:rsid w:val="0020750F"/>
    <w:rsid w:val="00207C91"/>
    <w:rsid w:val="00207E4B"/>
    <w:rsid w:val="002104F1"/>
    <w:rsid w:val="0021098F"/>
    <w:rsid w:val="002112F9"/>
    <w:rsid w:val="0021147E"/>
    <w:rsid w:val="00211781"/>
    <w:rsid w:val="00212155"/>
    <w:rsid w:val="0021232B"/>
    <w:rsid w:val="0021295D"/>
    <w:rsid w:val="00212A23"/>
    <w:rsid w:val="00212D66"/>
    <w:rsid w:val="00213BF6"/>
    <w:rsid w:val="00213EAD"/>
    <w:rsid w:val="00213F6D"/>
    <w:rsid w:val="0021427C"/>
    <w:rsid w:val="0021470D"/>
    <w:rsid w:val="002149CB"/>
    <w:rsid w:val="002149EC"/>
    <w:rsid w:val="00214B1A"/>
    <w:rsid w:val="00214D9C"/>
    <w:rsid w:val="002156EA"/>
    <w:rsid w:val="00215BD1"/>
    <w:rsid w:val="00215C96"/>
    <w:rsid w:val="00215F56"/>
    <w:rsid w:val="00215FC2"/>
    <w:rsid w:val="002161EF"/>
    <w:rsid w:val="00216576"/>
    <w:rsid w:val="002168A1"/>
    <w:rsid w:val="00216A1F"/>
    <w:rsid w:val="00216DF2"/>
    <w:rsid w:val="00217518"/>
    <w:rsid w:val="0021777E"/>
    <w:rsid w:val="00217E43"/>
    <w:rsid w:val="0022040D"/>
    <w:rsid w:val="002205FE"/>
    <w:rsid w:val="0022091F"/>
    <w:rsid w:val="00220DEA"/>
    <w:rsid w:val="00220F57"/>
    <w:rsid w:val="00221893"/>
    <w:rsid w:val="00221A43"/>
    <w:rsid w:val="00221C6F"/>
    <w:rsid w:val="00221E69"/>
    <w:rsid w:val="00221FD1"/>
    <w:rsid w:val="00222A8F"/>
    <w:rsid w:val="002232D8"/>
    <w:rsid w:val="002235B5"/>
    <w:rsid w:val="002236D1"/>
    <w:rsid w:val="00223719"/>
    <w:rsid w:val="00223D18"/>
    <w:rsid w:val="00223E25"/>
    <w:rsid w:val="0022403D"/>
    <w:rsid w:val="002243E7"/>
    <w:rsid w:val="00224B3F"/>
    <w:rsid w:val="00225397"/>
    <w:rsid w:val="002254C1"/>
    <w:rsid w:val="002258F1"/>
    <w:rsid w:val="00226262"/>
    <w:rsid w:val="00226393"/>
    <w:rsid w:val="0022663D"/>
    <w:rsid w:val="002266E7"/>
    <w:rsid w:val="00226A4A"/>
    <w:rsid w:val="00226A4B"/>
    <w:rsid w:val="00226B32"/>
    <w:rsid w:val="00226B5B"/>
    <w:rsid w:val="00226D6D"/>
    <w:rsid w:val="002270DE"/>
    <w:rsid w:val="00227153"/>
    <w:rsid w:val="002273DE"/>
    <w:rsid w:val="00227848"/>
    <w:rsid w:val="00227868"/>
    <w:rsid w:val="00227BDB"/>
    <w:rsid w:val="00227CFD"/>
    <w:rsid w:val="00227E8D"/>
    <w:rsid w:val="0023028A"/>
    <w:rsid w:val="00230ED1"/>
    <w:rsid w:val="00230FED"/>
    <w:rsid w:val="00231098"/>
    <w:rsid w:val="00231170"/>
    <w:rsid w:val="002311A3"/>
    <w:rsid w:val="0023138D"/>
    <w:rsid w:val="002313B6"/>
    <w:rsid w:val="002318B3"/>
    <w:rsid w:val="00231943"/>
    <w:rsid w:val="00231BF0"/>
    <w:rsid w:val="00231D6D"/>
    <w:rsid w:val="00231E22"/>
    <w:rsid w:val="00232184"/>
    <w:rsid w:val="002321EC"/>
    <w:rsid w:val="00232482"/>
    <w:rsid w:val="002325CF"/>
    <w:rsid w:val="00232B51"/>
    <w:rsid w:val="00232B72"/>
    <w:rsid w:val="00232C0B"/>
    <w:rsid w:val="00233082"/>
    <w:rsid w:val="00233304"/>
    <w:rsid w:val="00233306"/>
    <w:rsid w:val="00233446"/>
    <w:rsid w:val="00233468"/>
    <w:rsid w:val="0023390E"/>
    <w:rsid w:val="00233ED9"/>
    <w:rsid w:val="002340A2"/>
    <w:rsid w:val="00234AE4"/>
    <w:rsid w:val="00234E4B"/>
    <w:rsid w:val="00234F29"/>
    <w:rsid w:val="002354ED"/>
    <w:rsid w:val="0023591D"/>
    <w:rsid w:val="00235BA4"/>
    <w:rsid w:val="002361EE"/>
    <w:rsid w:val="0023630F"/>
    <w:rsid w:val="002368CB"/>
    <w:rsid w:val="00236A26"/>
    <w:rsid w:val="00236E7D"/>
    <w:rsid w:val="00236EAC"/>
    <w:rsid w:val="00237022"/>
    <w:rsid w:val="002372D8"/>
    <w:rsid w:val="002377C0"/>
    <w:rsid w:val="00237869"/>
    <w:rsid w:val="00237920"/>
    <w:rsid w:val="00237E7C"/>
    <w:rsid w:val="00237FCB"/>
    <w:rsid w:val="0024013F"/>
    <w:rsid w:val="0024014E"/>
    <w:rsid w:val="002403C0"/>
    <w:rsid w:val="0024061A"/>
    <w:rsid w:val="0024074A"/>
    <w:rsid w:val="00240F27"/>
    <w:rsid w:val="0024102F"/>
    <w:rsid w:val="0024137D"/>
    <w:rsid w:val="00241604"/>
    <w:rsid w:val="00241622"/>
    <w:rsid w:val="00241661"/>
    <w:rsid w:val="00242881"/>
    <w:rsid w:val="0024329E"/>
    <w:rsid w:val="002433E6"/>
    <w:rsid w:val="00243444"/>
    <w:rsid w:val="00243A7A"/>
    <w:rsid w:val="00243E79"/>
    <w:rsid w:val="00243E9A"/>
    <w:rsid w:val="00244136"/>
    <w:rsid w:val="002444F9"/>
    <w:rsid w:val="002450A6"/>
    <w:rsid w:val="00245B27"/>
    <w:rsid w:val="00246610"/>
    <w:rsid w:val="00246786"/>
    <w:rsid w:val="00246839"/>
    <w:rsid w:val="00246A17"/>
    <w:rsid w:val="00246EAB"/>
    <w:rsid w:val="002473A9"/>
    <w:rsid w:val="002474D9"/>
    <w:rsid w:val="00247697"/>
    <w:rsid w:val="00247EDC"/>
    <w:rsid w:val="0025013C"/>
    <w:rsid w:val="00250175"/>
    <w:rsid w:val="0025052F"/>
    <w:rsid w:val="00250FA2"/>
    <w:rsid w:val="002513BB"/>
    <w:rsid w:val="0025156F"/>
    <w:rsid w:val="0025167F"/>
    <w:rsid w:val="00252001"/>
    <w:rsid w:val="00252589"/>
    <w:rsid w:val="0025279A"/>
    <w:rsid w:val="0025290E"/>
    <w:rsid w:val="0025296D"/>
    <w:rsid w:val="00252A73"/>
    <w:rsid w:val="00252DF3"/>
    <w:rsid w:val="00252E47"/>
    <w:rsid w:val="002531D3"/>
    <w:rsid w:val="00253445"/>
    <w:rsid w:val="00253DF6"/>
    <w:rsid w:val="002540C2"/>
    <w:rsid w:val="00254194"/>
    <w:rsid w:val="00254356"/>
    <w:rsid w:val="002544C3"/>
    <w:rsid w:val="002545D3"/>
    <w:rsid w:val="002549B2"/>
    <w:rsid w:val="002550E7"/>
    <w:rsid w:val="0025511D"/>
    <w:rsid w:val="002557B7"/>
    <w:rsid w:val="00255822"/>
    <w:rsid w:val="00255867"/>
    <w:rsid w:val="00255A47"/>
    <w:rsid w:val="00255D83"/>
    <w:rsid w:val="00255F7E"/>
    <w:rsid w:val="002561E3"/>
    <w:rsid w:val="00256201"/>
    <w:rsid w:val="00256786"/>
    <w:rsid w:val="00256A23"/>
    <w:rsid w:val="00256C00"/>
    <w:rsid w:val="00256EC4"/>
    <w:rsid w:val="00256F15"/>
    <w:rsid w:val="00257020"/>
    <w:rsid w:val="00257B39"/>
    <w:rsid w:val="00257D95"/>
    <w:rsid w:val="0026056E"/>
    <w:rsid w:val="002607EF"/>
    <w:rsid w:val="00260927"/>
    <w:rsid w:val="0026094A"/>
    <w:rsid w:val="0026098E"/>
    <w:rsid w:val="00260DEB"/>
    <w:rsid w:val="00260F27"/>
    <w:rsid w:val="00261013"/>
    <w:rsid w:val="0026142F"/>
    <w:rsid w:val="00261D89"/>
    <w:rsid w:val="00262294"/>
    <w:rsid w:val="002623CE"/>
    <w:rsid w:val="002623DA"/>
    <w:rsid w:val="002624F1"/>
    <w:rsid w:val="002625F5"/>
    <w:rsid w:val="00262B87"/>
    <w:rsid w:val="002630F1"/>
    <w:rsid w:val="0026333E"/>
    <w:rsid w:val="0026346C"/>
    <w:rsid w:val="0026355C"/>
    <w:rsid w:val="00263802"/>
    <w:rsid w:val="002639B1"/>
    <w:rsid w:val="00263BC3"/>
    <w:rsid w:val="00263C68"/>
    <w:rsid w:val="0026415A"/>
    <w:rsid w:val="00264662"/>
    <w:rsid w:val="002648F3"/>
    <w:rsid w:val="0026496A"/>
    <w:rsid w:val="00264BFD"/>
    <w:rsid w:val="00265620"/>
    <w:rsid w:val="00265A05"/>
    <w:rsid w:val="00265B2C"/>
    <w:rsid w:val="00265EA2"/>
    <w:rsid w:val="00266330"/>
    <w:rsid w:val="002667B1"/>
    <w:rsid w:val="002668AA"/>
    <w:rsid w:val="00266A2A"/>
    <w:rsid w:val="00266BC6"/>
    <w:rsid w:val="002674CF"/>
    <w:rsid w:val="002679CD"/>
    <w:rsid w:val="00267B60"/>
    <w:rsid w:val="00267D83"/>
    <w:rsid w:val="00267DA8"/>
    <w:rsid w:val="00267E1B"/>
    <w:rsid w:val="00267E35"/>
    <w:rsid w:val="00270025"/>
    <w:rsid w:val="00270123"/>
    <w:rsid w:val="00270351"/>
    <w:rsid w:val="002705B1"/>
    <w:rsid w:val="00270620"/>
    <w:rsid w:val="002708CD"/>
    <w:rsid w:val="0027094F"/>
    <w:rsid w:val="00270A85"/>
    <w:rsid w:val="00271093"/>
    <w:rsid w:val="002713CF"/>
    <w:rsid w:val="0027166F"/>
    <w:rsid w:val="00271ADA"/>
    <w:rsid w:val="00271FAA"/>
    <w:rsid w:val="002720AB"/>
    <w:rsid w:val="00272601"/>
    <w:rsid w:val="00272AB6"/>
    <w:rsid w:val="002732B2"/>
    <w:rsid w:val="00273B11"/>
    <w:rsid w:val="00273E11"/>
    <w:rsid w:val="00273F11"/>
    <w:rsid w:val="002747A7"/>
    <w:rsid w:val="002749A2"/>
    <w:rsid w:val="00274A2C"/>
    <w:rsid w:val="00274B36"/>
    <w:rsid w:val="00274F59"/>
    <w:rsid w:val="0027561E"/>
    <w:rsid w:val="002756B0"/>
    <w:rsid w:val="002757C7"/>
    <w:rsid w:val="00275A8B"/>
    <w:rsid w:val="00275D70"/>
    <w:rsid w:val="00275EF7"/>
    <w:rsid w:val="00275F1A"/>
    <w:rsid w:val="00276126"/>
    <w:rsid w:val="00276726"/>
    <w:rsid w:val="00276727"/>
    <w:rsid w:val="00276B22"/>
    <w:rsid w:val="00276BDB"/>
    <w:rsid w:val="00277633"/>
    <w:rsid w:val="00277B46"/>
    <w:rsid w:val="00277B90"/>
    <w:rsid w:val="00277C1B"/>
    <w:rsid w:val="002809DC"/>
    <w:rsid w:val="00280F66"/>
    <w:rsid w:val="002811BA"/>
    <w:rsid w:val="0028125B"/>
    <w:rsid w:val="002814D0"/>
    <w:rsid w:val="00281654"/>
    <w:rsid w:val="002819C5"/>
    <w:rsid w:val="00281BCD"/>
    <w:rsid w:val="00281F0E"/>
    <w:rsid w:val="00282158"/>
    <w:rsid w:val="002821DD"/>
    <w:rsid w:val="00282311"/>
    <w:rsid w:val="002823FB"/>
    <w:rsid w:val="002825EA"/>
    <w:rsid w:val="002826AC"/>
    <w:rsid w:val="00282B08"/>
    <w:rsid w:val="00282B39"/>
    <w:rsid w:val="00282BBE"/>
    <w:rsid w:val="0028305D"/>
    <w:rsid w:val="0028323A"/>
    <w:rsid w:val="0028355F"/>
    <w:rsid w:val="0028390D"/>
    <w:rsid w:val="00283FD5"/>
    <w:rsid w:val="00284077"/>
    <w:rsid w:val="002843D9"/>
    <w:rsid w:val="002846AD"/>
    <w:rsid w:val="00284D50"/>
    <w:rsid w:val="00284FDD"/>
    <w:rsid w:val="00284FF3"/>
    <w:rsid w:val="00285142"/>
    <w:rsid w:val="002854D1"/>
    <w:rsid w:val="00285594"/>
    <w:rsid w:val="00285596"/>
    <w:rsid w:val="0028596D"/>
    <w:rsid w:val="00285CD2"/>
    <w:rsid w:val="002860B7"/>
    <w:rsid w:val="002863AC"/>
    <w:rsid w:val="002865F4"/>
    <w:rsid w:val="00286924"/>
    <w:rsid w:val="00286A26"/>
    <w:rsid w:val="00286CA6"/>
    <w:rsid w:val="00286E6C"/>
    <w:rsid w:val="00290934"/>
    <w:rsid w:val="00290A84"/>
    <w:rsid w:val="00290EEA"/>
    <w:rsid w:val="00290EEB"/>
    <w:rsid w:val="002912B2"/>
    <w:rsid w:val="002915F2"/>
    <w:rsid w:val="00291EEA"/>
    <w:rsid w:val="00292025"/>
    <w:rsid w:val="002923FE"/>
    <w:rsid w:val="00292821"/>
    <w:rsid w:val="002929FC"/>
    <w:rsid w:val="00292BAE"/>
    <w:rsid w:val="00292C73"/>
    <w:rsid w:val="00292FAA"/>
    <w:rsid w:val="00293199"/>
    <w:rsid w:val="00293219"/>
    <w:rsid w:val="002932FA"/>
    <w:rsid w:val="0029363E"/>
    <w:rsid w:val="002936C4"/>
    <w:rsid w:val="0029401B"/>
    <w:rsid w:val="00294209"/>
    <w:rsid w:val="00294A9D"/>
    <w:rsid w:val="00294C84"/>
    <w:rsid w:val="00294C9F"/>
    <w:rsid w:val="00294CDD"/>
    <w:rsid w:val="00295016"/>
    <w:rsid w:val="0029516E"/>
    <w:rsid w:val="00295300"/>
    <w:rsid w:val="0029565D"/>
    <w:rsid w:val="00296082"/>
    <w:rsid w:val="002961EE"/>
    <w:rsid w:val="0029666C"/>
    <w:rsid w:val="00296B84"/>
    <w:rsid w:val="00296C98"/>
    <w:rsid w:val="00296E4B"/>
    <w:rsid w:val="00297030"/>
    <w:rsid w:val="002974D6"/>
    <w:rsid w:val="00297CBA"/>
    <w:rsid w:val="00297E8A"/>
    <w:rsid w:val="002A002B"/>
    <w:rsid w:val="002A06C7"/>
    <w:rsid w:val="002A07B4"/>
    <w:rsid w:val="002A0959"/>
    <w:rsid w:val="002A0D2A"/>
    <w:rsid w:val="002A0E48"/>
    <w:rsid w:val="002A15EF"/>
    <w:rsid w:val="002A162A"/>
    <w:rsid w:val="002A199E"/>
    <w:rsid w:val="002A1A81"/>
    <w:rsid w:val="002A23C1"/>
    <w:rsid w:val="002A25CB"/>
    <w:rsid w:val="002A2752"/>
    <w:rsid w:val="002A275A"/>
    <w:rsid w:val="002A28E7"/>
    <w:rsid w:val="002A2A02"/>
    <w:rsid w:val="002A3512"/>
    <w:rsid w:val="002A37A9"/>
    <w:rsid w:val="002A381E"/>
    <w:rsid w:val="002A39A0"/>
    <w:rsid w:val="002A3AF0"/>
    <w:rsid w:val="002A3C48"/>
    <w:rsid w:val="002A40FC"/>
    <w:rsid w:val="002A45C1"/>
    <w:rsid w:val="002A484A"/>
    <w:rsid w:val="002A494F"/>
    <w:rsid w:val="002A4AF4"/>
    <w:rsid w:val="002A5864"/>
    <w:rsid w:val="002A64CF"/>
    <w:rsid w:val="002A68AC"/>
    <w:rsid w:val="002A6A75"/>
    <w:rsid w:val="002A6B66"/>
    <w:rsid w:val="002A709C"/>
    <w:rsid w:val="002A71BF"/>
    <w:rsid w:val="002A7214"/>
    <w:rsid w:val="002A73E7"/>
    <w:rsid w:val="002A7622"/>
    <w:rsid w:val="002A77EE"/>
    <w:rsid w:val="002A78AA"/>
    <w:rsid w:val="002A7ECC"/>
    <w:rsid w:val="002B0207"/>
    <w:rsid w:val="002B034C"/>
    <w:rsid w:val="002B05F2"/>
    <w:rsid w:val="002B0C54"/>
    <w:rsid w:val="002B0CC1"/>
    <w:rsid w:val="002B0FCD"/>
    <w:rsid w:val="002B0FE8"/>
    <w:rsid w:val="002B12F3"/>
    <w:rsid w:val="002B1328"/>
    <w:rsid w:val="002B146D"/>
    <w:rsid w:val="002B1623"/>
    <w:rsid w:val="002B1A34"/>
    <w:rsid w:val="002B1C2F"/>
    <w:rsid w:val="002B1FA8"/>
    <w:rsid w:val="002B20DF"/>
    <w:rsid w:val="002B216A"/>
    <w:rsid w:val="002B23C3"/>
    <w:rsid w:val="002B23DA"/>
    <w:rsid w:val="002B2795"/>
    <w:rsid w:val="002B282D"/>
    <w:rsid w:val="002B291F"/>
    <w:rsid w:val="002B2BB4"/>
    <w:rsid w:val="002B3432"/>
    <w:rsid w:val="002B3533"/>
    <w:rsid w:val="002B36D6"/>
    <w:rsid w:val="002B3775"/>
    <w:rsid w:val="002B3B10"/>
    <w:rsid w:val="002B3F43"/>
    <w:rsid w:val="002B3F4C"/>
    <w:rsid w:val="002B41ED"/>
    <w:rsid w:val="002B42E4"/>
    <w:rsid w:val="002B430A"/>
    <w:rsid w:val="002B4484"/>
    <w:rsid w:val="002B49C0"/>
    <w:rsid w:val="002B49CD"/>
    <w:rsid w:val="002B49DC"/>
    <w:rsid w:val="002B4BA4"/>
    <w:rsid w:val="002B4D06"/>
    <w:rsid w:val="002B55BA"/>
    <w:rsid w:val="002B56B9"/>
    <w:rsid w:val="002B57CD"/>
    <w:rsid w:val="002B5BEB"/>
    <w:rsid w:val="002B5F91"/>
    <w:rsid w:val="002B61B1"/>
    <w:rsid w:val="002B6335"/>
    <w:rsid w:val="002B67E6"/>
    <w:rsid w:val="002B684C"/>
    <w:rsid w:val="002B68B1"/>
    <w:rsid w:val="002B6AF3"/>
    <w:rsid w:val="002B6C8A"/>
    <w:rsid w:val="002B6CBC"/>
    <w:rsid w:val="002B6E84"/>
    <w:rsid w:val="002B6E88"/>
    <w:rsid w:val="002B7525"/>
    <w:rsid w:val="002B7A13"/>
    <w:rsid w:val="002B7EA6"/>
    <w:rsid w:val="002B7EAB"/>
    <w:rsid w:val="002C060E"/>
    <w:rsid w:val="002C07AA"/>
    <w:rsid w:val="002C0A94"/>
    <w:rsid w:val="002C1A9A"/>
    <w:rsid w:val="002C1B4A"/>
    <w:rsid w:val="002C1BAC"/>
    <w:rsid w:val="002C1D43"/>
    <w:rsid w:val="002C1FD1"/>
    <w:rsid w:val="002C24FA"/>
    <w:rsid w:val="002C2822"/>
    <w:rsid w:val="002C2A36"/>
    <w:rsid w:val="002C2DE5"/>
    <w:rsid w:val="002C2FBE"/>
    <w:rsid w:val="002C30F9"/>
    <w:rsid w:val="002C33D7"/>
    <w:rsid w:val="002C3AA0"/>
    <w:rsid w:val="002C3DB1"/>
    <w:rsid w:val="002C4A17"/>
    <w:rsid w:val="002C5520"/>
    <w:rsid w:val="002C5ED8"/>
    <w:rsid w:val="002C6138"/>
    <w:rsid w:val="002C64F5"/>
    <w:rsid w:val="002C68DA"/>
    <w:rsid w:val="002C6A10"/>
    <w:rsid w:val="002C6CD0"/>
    <w:rsid w:val="002C6F4A"/>
    <w:rsid w:val="002C6FDF"/>
    <w:rsid w:val="002C7192"/>
    <w:rsid w:val="002C7F2B"/>
    <w:rsid w:val="002D0487"/>
    <w:rsid w:val="002D04AE"/>
    <w:rsid w:val="002D062E"/>
    <w:rsid w:val="002D0741"/>
    <w:rsid w:val="002D0BCC"/>
    <w:rsid w:val="002D0C3E"/>
    <w:rsid w:val="002D1233"/>
    <w:rsid w:val="002D1477"/>
    <w:rsid w:val="002D1692"/>
    <w:rsid w:val="002D1EBA"/>
    <w:rsid w:val="002D2091"/>
    <w:rsid w:val="002D2117"/>
    <w:rsid w:val="002D22BD"/>
    <w:rsid w:val="002D2646"/>
    <w:rsid w:val="002D267E"/>
    <w:rsid w:val="002D26BF"/>
    <w:rsid w:val="002D2CDD"/>
    <w:rsid w:val="002D2F02"/>
    <w:rsid w:val="002D3084"/>
    <w:rsid w:val="002D30F6"/>
    <w:rsid w:val="002D36C5"/>
    <w:rsid w:val="002D3BD1"/>
    <w:rsid w:val="002D3C89"/>
    <w:rsid w:val="002D49C9"/>
    <w:rsid w:val="002D4A10"/>
    <w:rsid w:val="002D4BBC"/>
    <w:rsid w:val="002D4CB3"/>
    <w:rsid w:val="002D4F01"/>
    <w:rsid w:val="002D5532"/>
    <w:rsid w:val="002D55FE"/>
    <w:rsid w:val="002D5A27"/>
    <w:rsid w:val="002D5A7B"/>
    <w:rsid w:val="002D5E05"/>
    <w:rsid w:val="002D61BA"/>
    <w:rsid w:val="002D627D"/>
    <w:rsid w:val="002D668B"/>
    <w:rsid w:val="002D687D"/>
    <w:rsid w:val="002D7144"/>
    <w:rsid w:val="002D7570"/>
    <w:rsid w:val="002D79D8"/>
    <w:rsid w:val="002D7A5B"/>
    <w:rsid w:val="002D7AB7"/>
    <w:rsid w:val="002D7F2E"/>
    <w:rsid w:val="002E0152"/>
    <w:rsid w:val="002E01A1"/>
    <w:rsid w:val="002E0249"/>
    <w:rsid w:val="002E03D2"/>
    <w:rsid w:val="002E07CA"/>
    <w:rsid w:val="002E09CB"/>
    <w:rsid w:val="002E09F7"/>
    <w:rsid w:val="002E12F4"/>
    <w:rsid w:val="002E132F"/>
    <w:rsid w:val="002E1CFE"/>
    <w:rsid w:val="002E217B"/>
    <w:rsid w:val="002E23D5"/>
    <w:rsid w:val="002E24E2"/>
    <w:rsid w:val="002E261C"/>
    <w:rsid w:val="002E2C0D"/>
    <w:rsid w:val="002E2F0A"/>
    <w:rsid w:val="002E33E5"/>
    <w:rsid w:val="002E3476"/>
    <w:rsid w:val="002E36EC"/>
    <w:rsid w:val="002E3854"/>
    <w:rsid w:val="002E387F"/>
    <w:rsid w:val="002E39AA"/>
    <w:rsid w:val="002E3AC5"/>
    <w:rsid w:val="002E3B40"/>
    <w:rsid w:val="002E49BB"/>
    <w:rsid w:val="002E4B4D"/>
    <w:rsid w:val="002E4B6E"/>
    <w:rsid w:val="002E4C88"/>
    <w:rsid w:val="002E4ED1"/>
    <w:rsid w:val="002E5496"/>
    <w:rsid w:val="002E566E"/>
    <w:rsid w:val="002E5BFF"/>
    <w:rsid w:val="002E5C5A"/>
    <w:rsid w:val="002E641D"/>
    <w:rsid w:val="002E6697"/>
    <w:rsid w:val="002E6758"/>
    <w:rsid w:val="002E6B45"/>
    <w:rsid w:val="002E716A"/>
    <w:rsid w:val="002E71C7"/>
    <w:rsid w:val="002E799A"/>
    <w:rsid w:val="002E7B14"/>
    <w:rsid w:val="002E7DD3"/>
    <w:rsid w:val="002F02D9"/>
    <w:rsid w:val="002F06B8"/>
    <w:rsid w:val="002F06E8"/>
    <w:rsid w:val="002F1CC3"/>
    <w:rsid w:val="002F1E4C"/>
    <w:rsid w:val="002F1E8E"/>
    <w:rsid w:val="002F28FE"/>
    <w:rsid w:val="002F2927"/>
    <w:rsid w:val="002F2E06"/>
    <w:rsid w:val="002F2EFD"/>
    <w:rsid w:val="002F2F18"/>
    <w:rsid w:val="002F330B"/>
    <w:rsid w:val="002F3500"/>
    <w:rsid w:val="002F38BB"/>
    <w:rsid w:val="002F3916"/>
    <w:rsid w:val="002F3AD1"/>
    <w:rsid w:val="002F3F2C"/>
    <w:rsid w:val="002F412E"/>
    <w:rsid w:val="002F4236"/>
    <w:rsid w:val="002F44A8"/>
    <w:rsid w:val="002F47FD"/>
    <w:rsid w:val="002F49B2"/>
    <w:rsid w:val="002F4E8A"/>
    <w:rsid w:val="002F5033"/>
    <w:rsid w:val="002F5698"/>
    <w:rsid w:val="002F5AF3"/>
    <w:rsid w:val="002F5C07"/>
    <w:rsid w:val="002F61A9"/>
    <w:rsid w:val="002F69D0"/>
    <w:rsid w:val="002F6BC7"/>
    <w:rsid w:val="002F6E14"/>
    <w:rsid w:val="002F7602"/>
    <w:rsid w:val="002F7A79"/>
    <w:rsid w:val="002F7C1A"/>
    <w:rsid w:val="002F7CF6"/>
    <w:rsid w:val="00300024"/>
    <w:rsid w:val="0030014D"/>
    <w:rsid w:val="00300487"/>
    <w:rsid w:val="0030055B"/>
    <w:rsid w:val="0030072A"/>
    <w:rsid w:val="003008E8"/>
    <w:rsid w:val="00300AA2"/>
    <w:rsid w:val="00300C19"/>
    <w:rsid w:val="00300C33"/>
    <w:rsid w:val="00300D20"/>
    <w:rsid w:val="00300F34"/>
    <w:rsid w:val="003011B9"/>
    <w:rsid w:val="00301869"/>
    <w:rsid w:val="00301A5F"/>
    <w:rsid w:val="00301A87"/>
    <w:rsid w:val="00301B84"/>
    <w:rsid w:val="00301FE8"/>
    <w:rsid w:val="0030222E"/>
    <w:rsid w:val="00302C57"/>
    <w:rsid w:val="00302FF1"/>
    <w:rsid w:val="00303184"/>
    <w:rsid w:val="003033DE"/>
    <w:rsid w:val="003034E6"/>
    <w:rsid w:val="00303679"/>
    <w:rsid w:val="00303A89"/>
    <w:rsid w:val="00304128"/>
    <w:rsid w:val="00304837"/>
    <w:rsid w:val="003048A2"/>
    <w:rsid w:val="00304A40"/>
    <w:rsid w:val="00304A5F"/>
    <w:rsid w:val="00304F08"/>
    <w:rsid w:val="00305250"/>
    <w:rsid w:val="003054C3"/>
    <w:rsid w:val="00305AC2"/>
    <w:rsid w:val="00305BB3"/>
    <w:rsid w:val="00305CC7"/>
    <w:rsid w:val="00305F14"/>
    <w:rsid w:val="00305FCA"/>
    <w:rsid w:val="003062CA"/>
    <w:rsid w:val="003063B1"/>
    <w:rsid w:val="003063EF"/>
    <w:rsid w:val="0030678D"/>
    <w:rsid w:val="00306892"/>
    <w:rsid w:val="00306E37"/>
    <w:rsid w:val="00306FA9"/>
    <w:rsid w:val="003072C2"/>
    <w:rsid w:val="00307611"/>
    <w:rsid w:val="003077A0"/>
    <w:rsid w:val="00307D06"/>
    <w:rsid w:val="003100C9"/>
    <w:rsid w:val="003105BC"/>
    <w:rsid w:val="00310AD1"/>
    <w:rsid w:val="003113E4"/>
    <w:rsid w:val="003116DD"/>
    <w:rsid w:val="003119DF"/>
    <w:rsid w:val="0031269D"/>
    <w:rsid w:val="0031295C"/>
    <w:rsid w:val="0031380A"/>
    <w:rsid w:val="0031398F"/>
    <w:rsid w:val="00313DF9"/>
    <w:rsid w:val="00314358"/>
    <w:rsid w:val="00314E6B"/>
    <w:rsid w:val="003154E0"/>
    <w:rsid w:val="00315753"/>
    <w:rsid w:val="00315FCB"/>
    <w:rsid w:val="00316F4A"/>
    <w:rsid w:val="003171CE"/>
    <w:rsid w:val="00317337"/>
    <w:rsid w:val="0031736B"/>
    <w:rsid w:val="003174C1"/>
    <w:rsid w:val="00317687"/>
    <w:rsid w:val="00317EDF"/>
    <w:rsid w:val="00317F76"/>
    <w:rsid w:val="0032004C"/>
    <w:rsid w:val="00320702"/>
    <w:rsid w:val="00320A41"/>
    <w:rsid w:val="0032133F"/>
    <w:rsid w:val="003213C8"/>
    <w:rsid w:val="003215A4"/>
    <w:rsid w:val="00321601"/>
    <w:rsid w:val="00321684"/>
    <w:rsid w:val="00322FB0"/>
    <w:rsid w:val="003237BD"/>
    <w:rsid w:val="00323874"/>
    <w:rsid w:val="0032396F"/>
    <w:rsid w:val="00323C1F"/>
    <w:rsid w:val="00323D03"/>
    <w:rsid w:val="00324F0E"/>
    <w:rsid w:val="0032588E"/>
    <w:rsid w:val="00325D2E"/>
    <w:rsid w:val="00326194"/>
    <w:rsid w:val="0032632D"/>
    <w:rsid w:val="0032645C"/>
    <w:rsid w:val="00326823"/>
    <w:rsid w:val="0032696D"/>
    <w:rsid w:val="00326C34"/>
    <w:rsid w:val="00327409"/>
    <w:rsid w:val="003274C7"/>
    <w:rsid w:val="00327B82"/>
    <w:rsid w:val="00330442"/>
    <w:rsid w:val="0033090D"/>
    <w:rsid w:val="00330F50"/>
    <w:rsid w:val="00330FFD"/>
    <w:rsid w:val="003310AF"/>
    <w:rsid w:val="00331424"/>
    <w:rsid w:val="00331742"/>
    <w:rsid w:val="0033193D"/>
    <w:rsid w:val="00331A0B"/>
    <w:rsid w:val="00331ADA"/>
    <w:rsid w:val="00331C4A"/>
    <w:rsid w:val="00331ED1"/>
    <w:rsid w:val="003325B8"/>
    <w:rsid w:val="00333068"/>
    <w:rsid w:val="0033310D"/>
    <w:rsid w:val="00333408"/>
    <w:rsid w:val="00333A05"/>
    <w:rsid w:val="00333F22"/>
    <w:rsid w:val="00333FB5"/>
    <w:rsid w:val="00334675"/>
    <w:rsid w:val="00334B40"/>
    <w:rsid w:val="00334DE4"/>
    <w:rsid w:val="00334EF1"/>
    <w:rsid w:val="00335313"/>
    <w:rsid w:val="003353BE"/>
    <w:rsid w:val="00335979"/>
    <w:rsid w:val="00335CE8"/>
    <w:rsid w:val="00335E23"/>
    <w:rsid w:val="00335FF9"/>
    <w:rsid w:val="003360BE"/>
    <w:rsid w:val="00336866"/>
    <w:rsid w:val="00336C60"/>
    <w:rsid w:val="00336E2C"/>
    <w:rsid w:val="003370A0"/>
    <w:rsid w:val="003370DA"/>
    <w:rsid w:val="003371DA"/>
    <w:rsid w:val="0033797F"/>
    <w:rsid w:val="00337AEB"/>
    <w:rsid w:val="00337EFC"/>
    <w:rsid w:val="0034019C"/>
    <w:rsid w:val="00340A98"/>
    <w:rsid w:val="00340B8C"/>
    <w:rsid w:val="00341140"/>
    <w:rsid w:val="003411F2"/>
    <w:rsid w:val="00341463"/>
    <w:rsid w:val="003416D5"/>
    <w:rsid w:val="00341A30"/>
    <w:rsid w:val="00341EF4"/>
    <w:rsid w:val="00342237"/>
    <w:rsid w:val="003425AC"/>
    <w:rsid w:val="00342721"/>
    <w:rsid w:val="0034283C"/>
    <w:rsid w:val="00342B92"/>
    <w:rsid w:val="00342C99"/>
    <w:rsid w:val="00342E5C"/>
    <w:rsid w:val="00343895"/>
    <w:rsid w:val="00343B7C"/>
    <w:rsid w:val="003442E1"/>
    <w:rsid w:val="003445A3"/>
    <w:rsid w:val="003446AD"/>
    <w:rsid w:val="00344A27"/>
    <w:rsid w:val="00344B47"/>
    <w:rsid w:val="00344B9C"/>
    <w:rsid w:val="00344F97"/>
    <w:rsid w:val="00344FD3"/>
    <w:rsid w:val="0034515A"/>
    <w:rsid w:val="00345A25"/>
    <w:rsid w:val="00346027"/>
    <w:rsid w:val="00346326"/>
    <w:rsid w:val="00346466"/>
    <w:rsid w:val="00346741"/>
    <w:rsid w:val="00346BF6"/>
    <w:rsid w:val="00346C6E"/>
    <w:rsid w:val="00346DE0"/>
    <w:rsid w:val="0034704F"/>
    <w:rsid w:val="00347206"/>
    <w:rsid w:val="00347459"/>
    <w:rsid w:val="00347623"/>
    <w:rsid w:val="003476FD"/>
    <w:rsid w:val="0034775E"/>
    <w:rsid w:val="003477E0"/>
    <w:rsid w:val="00347E87"/>
    <w:rsid w:val="00350013"/>
    <w:rsid w:val="003505CC"/>
    <w:rsid w:val="003507BD"/>
    <w:rsid w:val="003507CC"/>
    <w:rsid w:val="00350AD3"/>
    <w:rsid w:val="0035136C"/>
    <w:rsid w:val="00351431"/>
    <w:rsid w:val="00351D3D"/>
    <w:rsid w:val="00351F0A"/>
    <w:rsid w:val="00351FBF"/>
    <w:rsid w:val="00352313"/>
    <w:rsid w:val="00352A70"/>
    <w:rsid w:val="003534A8"/>
    <w:rsid w:val="00353B62"/>
    <w:rsid w:val="00353D05"/>
    <w:rsid w:val="00353E25"/>
    <w:rsid w:val="0035434C"/>
    <w:rsid w:val="00354C12"/>
    <w:rsid w:val="00354EB6"/>
    <w:rsid w:val="00354EE7"/>
    <w:rsid w:val="00355128"/>
    <w:rsid w:val="00355882"/>
    <w:rsid w:val="003558D2"/>
    <w:rsid w:val="00355ACD"/>
    <w:rsid w:val="00356445"/>
    <w:rsid w:val="003566E3"/>
    <w:rsid w:val="003567EC"/>
    <w:rsid w:val="003568F8"/>
    <w:rsid w:val="00356D65"/>
    <w:rsid w:val="003574E5"/>
    <w:rsid w:val="00357C80"/>
    <w:rsid w:val="00357E37"/>
    <w:rsid w:val="003600A6"/>
    <w:rsid w:val="00360824"/>
    <w:rsid w:val="00360997"/>
    <w:rsid w:val="00360CA5"/>
    <w:rsid w:val="00361202"/>
    <w:rsid w:val="0036178A"/>
    <w:rsid w:val="00361E98"/>
    <w:rsid w:val="00362208"/>
    <w:rsid w:val="00362B64"/>
    <w:rsid w:val="00362B8A"/>
    <w:rsid w:val="003636C0"/>
    <w:rsid w:val="0036378F"/>
    <w:rsid w:val="00363CD3"/>
    <w:rsid w:val="00364142"/>
    <w:rsid w:val="0036452D"/>
    <w:rsid w:val="0036464C"/>
    <w:rsid w:val="00364731"/>
    <w:rsid w:val="00364CCC"/>
    <w:rsid w:val="00365006"/>
    <w:rsid w:val="00365024"/>
    <w:rsid w:val="00365156"/>
    <w:rsid w:val="0036543B"/>
    <w:rsid w:val="00365F97"/>
    <w:rsid w:val="00366166"/>
    <w:rsid w:val="00366179"/>
    <w:rsid w:val="003661C8"/>
    <w:rsid w:val="003661C9"/>
    <w:rsid w:val="00366631"/>
    <w:rsid w:val="0036688F"/>
    <w:rsid w:val="00366D22"/>
    <w:rsid w:val="00366F3F"/>
    <w:rsid w:val="00367284"/>
    <w:rsid w:val="003672CD"/>
    <w:rsid w:val="0036788E"/>
    <w:rsid w:val="00367B2E"/>
    <w:rsid w:val="00367BC4"/>
    <w:rsid w:val="00367FFB"/>
    <w:rsid w:val="00371273"/>
    <w:rsid w:val="003716AF"/>
    <w:rsid w:val="00371BDF"/>
    <w:rsid w:val="00371C45"/>
    <w:rsid w:val="00371EB5"/>
    <w:rsid w:val="00371FBD"/>
    <w:rsid w:val="00372199"/>
    <w:rsid w:val="0037239B"/>
    <w:rsid w:val="003724A1"/>
    <w:rsid w:val="0037250C"/>
    <w:rsid w:val="00372741"/>
    <w:rsid w:val="00372780"/>
    <w:rsid w:val="00372D37"/>
    <w:rsid w:val="00372D56"/>
    <w:rsid w:val="00373465"/>
    <w:rsid w:val="003736FF"/>
    <w:rsid w:val="00373935"/>
    <w:rsid w:val="00373BE1"/>
    <w:rsid w:val="00373CCD"/>
    <w:rsid w:val="00373FB7"/>
    <w:rsid w:val="003740BA"/>
    <w:rsid w:val="003744C9"/>
    <w:rsid w:val="003746DD"/>
    <w:rsid w:val="00375799"/>
    <w:rsid w:val="003758A2"/>
    <w:rsid w:val="00375991"/>
    <w:rsid w:val="00375D33"/>
    <w:rsid w:val="00375F9E"/>
    <w:rsid w:val="00375FF1"/>
    <w:rsid w:val="003760A2"/>
    <w:rsid w:val="00376119"/>
    <w:rsid w:val="00376A78"/>
    <w:rsid w:val="00376A8C"/>
    <w:rsid w:val="003773EB"/>
    <w:rsid w:val="0037798D"/>
    <w:rsid w:val="00377ADA"/>
    <w:rsid w:val="00377BAD"/>
    <w:rsid w:val="003801BC"/>
    <w:rsid w:val="00380363"/>
    <w:rsid w:val="0038085D"/>
    <w:rsid w:val="0038094E"/>
    <w:rsid w:val="00380B79"/>
    <w:rsid w:val="00380D03"/>
    <w:rsid w:val="00380FFA"/>
    <w:rsid w:val="0038180B"/>
    <w:rsid w:val="00381D01"/>
    <w:rsid w:val="00382892"/>
    <w:rsid w:val="003829A3"/>
    <w:rsid w:val="003829CD"/>
    <w:rsid w:val="00382BCF"/>
    <w:rsid w:val="00382C7C"/>
    <w:rsid w:val="00383568"/>
    <w:rsid w:val="0038368E"/>
    <w:rsid w:val="00383DB7"/>
    <w:rsid w:val="003840CE"/>
    <w:rsid w:val="003842AC"/>
    <w:rsid w:val="00384325"/>
    <w:rsid w:val="00384497"/>
    <w:rsid w:val="00384503"/>
    <w:rsid w:val="0038468C"/>
    <w:rsid w:val="00384A2A"/>
    <w:rsid w:val="00384A8F"/>
    <w:rsid w:val="00384CFD"/>
    <w:rsid w:val="00384EE9"/>
    <w:rsid w:val="00385243"/>
    <w:rsid w:val="003856B6"/>
    <w:rsid w:val="003857FE"/>
    <w:rsid w:val="00385FB6"/>
    <w:rsid w:val="0038632C"/>
    <w:rsid w:val="003865C3"/>
    <w:rsid w:val="00386899"/>
    <w:rsid w:val="003868A4"/>
    <w:rsid w:val="00386AEB"/>
    <w:rsid w:val="00386C61"/>
    <w:rsid w:val="00386F52"/>
    <w:rsid w:val="003871DD"/>
    <w:rsid w:val="003872DD"/>
    <w:rsid w:val="003872F5"/>
    <w:rsid w:val="003872F8"/>
    <w:rsid w:val="0038750C"/>
    <w:rsid w:val="003877FD"/>
    <w:rsid w:val="00387818"/>
    <w:rsid w:val="0039017C"/>
    <w:rsid w:val="003902A8"/>
    <w:rsid w:val="00390377"/>
    <w:rsid w:val="00390442"/>
    <w:rsid w:val="00390716"/>
    <w:rsid w:val="00390AD0"/>
    <w:rsid w:val="00391328"/>
    <w:rsid w:val="003913B5"/>
    <w:rsid w:val="00391840"/>
    <w:rsid w:val="00391A08"/>
    <w:rsid w:val="00391EC6"/>
    <w:rsid w:val="00391F02"/>
    <w:rsid w:val="00391F5F"/>
    <w:rsid w:val="00392674"/>
    <w:rsid w:val="003927E8"/>
    <w:rsid w:val="00392938"/>
    <w:rsid w:val="00392D1F"/>
    <w:rsid w:val="0039317F"/>
    <w:rsid w:val="003931DA"/>
    <w:rsid w:val="0039374F"/>
    <w:rsid w:val="0039391A"/>
    <w:rsid w:val="00393D33"/>
    <w:rsid w:val="00393E67"/>
    <w:rsid w:val="003940F5"/>
    <w:rsid w:val="00394315"/>
    <w:rsid w:val="00394469"/>
    <w:rsid w:val="0039448D"/>
    <w:rsid w:val="003948D0"/>
    <w:rsid w:val="00394AE8"/>
    <w:rsid w:val="00394E5D"/>
    <w:rsid w:val="0039501A"/>
    <w:rsid w:val="0039528C"/>
    <w:rsid w:val="00395298"/>
    <w:rsid w:val="0039545C"/>
    <w:rsid w:val="00395932"/>
    <w:rsid w:val="00395A13"/>
    <w:rsid w:val="00395CDF"/>
    <w:rsid w:val="00395F09"/>
    <w:rsid w:val="00396034"/>
    <w:rsid w:val="003964A7"/>
    <w:rsid w:val="00396684"/>
    <w:rsid w:val="003967D2"/>
    <w:rsid w:val="00396C65"/>
    <w:rsid w:val="00396C81"/>
    <w:rsid w:val="0039717F"/>
    <w:rsid w:val="00397948"/>
    <w:rsid w:val="00397AB2"/>
    <w:rsid w:val="00397CB3"/>
    <w:rsid w:val="00397F8F"/>
    <w:rsid w:val="003A017B"/>
    <w:rsid w:val="003A0884"/>
    <w:rsid w:val="003A0DFF"/>
    <w:rsid w:val="003A10DB"/>
    <w:rsid w:val="003A132A"/>
    <w:rsid w:val="003A15C5"/>
    <w:rsid w:val="003A17C3"/>
    <w:rsid w:val="003A182B"/>
    <w:rsid w:val="003A1CD9"/>
    <w:rsid w:val="003A1F32"/>
    <w:rsid w:val="003A1F70"/>
    <w:rsid w:val="003A2232"/>
    <w:rsid w:val="003A2629"/>
    <w:rsid w:val="003A2948"/>
    <w:rsid w:val="003A2ADD"/>
    <w:rsid w:val="003A2CE7"/>
    <w:rsid w:val="003A2D2B"/>
    <w:rsid w:val="003A3710"/>
    <w:rsid w:val="003A3717"/>
    <w:rsid w:val="003A3756"/>
    <w:rsid w:val="003A39F0"/>
    <w:rsid w:val="003A3D59"/>
    <w:rsid w:val="003A3F3D"/>
    <w:rsid w:val="003A42E6"/>
    <w:rsid w:val="003A4397"/>
    <w:rsid w:val="003A4A8E"/>
    <w:rsid w:val="003A4B64"/>
    <w:rsid w:val="003A4D05"/>
    <w:rsid w:val="003A4ECB"/>
    <w:rsid w:val="003A51E7"/>
    <w:rsid w:val="003A57BA"/>
    <w:rsid w:val="003A5AB9"/>
    <w:rsid w:val="003A67A7"/>
    <w:rsid w:val="003A6959"/>
    <w:rsid w:val="003A6A67"/>
    <w:rsid w:val="003A6AB8"/>
    <w:rsid w:val="003A75ED"/>
    <w:rsid w:val="003A7AF5"/>
    <w:rsid w:val="003A7B16"/>
    <w:rsid w:val="003B0104"/>
    <w:rsid w:val="003B0571"/>
    <w:rsid w:val="003B0743"/>
    <w:rsid w:val="003B08E3"/>
    <w:rsid w:val="003B174E"/>
    <w:rsid w:val="003B178E"/>
    <w:rsid w:val="003B184F"/>
    <w:rsid w:val="003B1930"/>
    <w:rsid w:val="003B1AEE"/>
    <w:rsid w:val="003B1D58"/>
    <w:rsid w:val="003B2ACC"/>
    <w:rsid w:val="003B2DA9"/>
    <w:rsid w:val="003B2DC3"/>
    <w:rsid w:val="003B3453"/>
    <w:rsid w:val="003B358A"/>
    <w:rsid w:val="003B3678"/>
    <w:rsid w:val="003B3771"/>
    <w:rsid w:val="003B4471"/>
    <w:rsid w:val="003B45A8"/>
    <w:rsid w:val="003B45AE"/>
    <w:rsid w:val="003B461E"/>
    <w:rsid w:val="003B4762"/>
    <w:rsid w:val="003B4854"/>
    <w:rsid w:val="003B494D"/>
    <w:rsid w:val="003B49D1"/>
    <w:rsid w:val="003B4C3F"/>
    <w:rsid w:val="003B507B"/>
    <w:rsid w:val="003B5215"/>
    <w:rsid w:val="003B52CE"/>
    <w:rsid w:val="003B548B"/>
    <w:rsid w:val="003B54F9"/>
    <w:rsid w:val="003B54FA"/>
    <w:rsid w:val="003B5878"/>
    <w:rsid w:val="003B5D81"/>
    <w:rsid w:val="003B5DBF"/>
    <w:rsid w:val="003B5E56"/>
    <w:rsid w:val="003B611B"/>
    <w:rsid w:val="003B62D9"/>
    <w:rsid w:val="003B63E3"/>
    <w:rsid w:val="003B6469"/>
    <w:rsid w:val="003B6EF3"/>
    <w:rsid w:val="003B78BA"/>
    <w:rsid w:val="003B7C5B"/>
    <w:rsid w:val="003B7DD4"/>
    <w:rsid w:val="003C0C88"/>
    <w:rsid w:val="003C0DAA"/>
    <w:rsid w:val="003C1459"/>
    <w:rsid w:val="003C16F9"/>
    <w:rsid w:val="003C1C73"/>
    <w:rsid w:val="003C1D3B"/>
    <w:rsid w:val="003C1F33"/>
    <w:rsid w:val="003C20DD"/>
    <w:rsid w:val="003C227D"/>
    <w:rsid w:val="003C2BBA"/>
    <w:rsid w:val="003C2CF9"/>
    <w:rsid w:val="003C2D88"/>
    <w:rsid w:val="003C32FD"/>
    <w:rsid w:val="003C34DC"/>
    <w:rsid w:val="003C37DF"/>
    <w:rsid w:val="003C382E"/>
    <w:rsid w:val="003C39AE"/>
    <w:rsid w:val="003C39B0"/>
    <w:rsid w:val="003C3C42"/>
    <w:rsid w:val="003C4862"/>
    <w:rsid w:val="003C48EB"/>
    <w:rsid w:val="003C4D73"/>
    <w:rsid w:val="003C5519"/>
    <w:rsid w:val="003C55EF"/>
    <w:rsid w:val="003C564E"/>
    <w:rsid w:val="003C5718"/>
    <w:rsid w:val="003C5E94"/>
    <w:rsid w:val="003C610F"/>
    <w:rsid w:val="003C6D89"/>
    <w:rsid w:val="003C74E8"/>
    <w:rsid w:val="003D03A9"/>
    <w:rsid w:val="003D06E7"/>
    <w:rsid w:val="003D141F"/>
    <w:rsid w:val="003D18AE"/>
    <w:rsid w:val="003D1AE2"/>
    <w:rsid w:val="003D20E4"/>
    <w:rsid w:val="003D210F"/>
    <w:rsid w:val="003D2164"/>
    <w:rsid w:val="003D2291"/>
    <w:rsid w:val="003D2309"/>
    <w:rsid w:val="003D2520"/>
    <w:rsid w:val="003D2B35"/>
    <w:rsid w:val="003D2C9B"/>
    <w:rsid w:val="003D2DC4"/>
    <w:rsid w:val="003D2F05"/>
    <w:rsid w:val="003D3035"/>
    <w:rsid w:val="003D35E1"/>
    <w:rsid w:val="003D3C64"/>
    <w:rsid w:val="003D3E70"/>
    <w:rsid w:val="003D3F97"/>
    <w:rsid w:val="003D4098"/>
    <w:rsid w:val="003D40F8"/>
    <w:rsid w:val="003D4607"/>
    <w:rsid w:val="003D47FE"/>
    <w:rsid w:val="003D4DC5"/>
    <w:rsid w:val="003D4F49"/>
    <w:rsid w:val="003D5712"/>
    <w:rsid w:val="003D5723"/>
    <w:rsid w:val="003D5BE3"/>
    <w:rsid w:val="003D5D7C"/>
    <w:rsid w:val="003D6211"/>
    <w:rsid w:val="003D6509"/>
    <w:rsid w:val="003D6B16"/>
    <w:rsid w:val="003D6D0E"/>
    <w:rsid w:val="003D71E2"/>
    <w:rsid w:val="003D780D"/>
    <w:rsid w:val="003D793F"/>
    <w:rsid w:val="003E078A"/>
    <w:rsid w:val="003E0ACE"/>
    <w:rsid w:val="003E0C82"/>
    <w:rsid w:val="003E0E3C"/>
    <w:rsid w:val="003E1263"/>
    <w:rsid w:val="003E14A7"/>
    <w:rsid w:val="003E17FF"/>
    <w:rsid w:val="003E2001"/>
    <w:rsid w:val="003E25EB"/>
    <w:rsid w:val="003E293E"/>
    <w:rsid w:val="003E2C8B"/>
    <w:rsid w:val="003E2CF0"/>
    <w:rsid w:val="003E3003"/>
    <w:rsid w:val="003E3086"/>
    <w:rsid w:val="003E3263"/>
    <w:rsid w:val="003E3303"/>
    <w:rsid w:val="003E393D"/>
    <w:rsid w:val="003E3B88"/>
    <w:rsid w:val="003E40D3"/>
    <w:rsid w:val="003E40EA"/>
    <w:rsid w:val="003E517D"/>
    <w:rsid w:val="003E5491"/>
    <w:rsid w:val="003E55FF"/>
    <w:rsid w:val="003E5B9C"/>
    <w:rsid w:val="003E5C25"/>
    <w:rsid w:val="003E5CE8"/>
    <w:rsid w:val="003E5F4B"/>
    <w:rsid w:val="003E698E"/>
    <w:rsid w:val="003E6B4F"/>
    <w:rsid w:val="003E6CC7"/>
    <w:rsid w:val="003E6EFF"/>
    <w:rsid w:val="003E7030"/>
    <w:rsid w:val="003E7118"/>
    <w:rsid w:val="003E730A"/>
    <w:rsid w:val="003F0087"/>
    <w:rsid w:val="003F0322"/>
    <w:rsid w:val="003F0358"/>
    <w:rsid w:val="003F0560"/>
    <w:rsid w:val="003F0D58"/>
    <w:rsid w:val="003F115D"/>
    <w:rsid w:val="003F11E8"/>
    <w:rsid w:val="003F142B"/>
    <w:rsid w:val="003F159D"/>
    <w:rsid w:val="003F20DC"/>
    <w:rsid w:val="003F2259"/>
    <w:rsid w:val="003F2437"/>
    <w:rsid w:val="003F26F5"/>
    <w:rsid w:val="003F2839"/>
    <w:rsid w:val="003F289A"/>
    <w:rsid w:val="003F316A"/>
    <w:rsid w:val="003F3218"/>
    <w:rsid w:val="003F326E"/>
    <w:rsid w:val="003F327C"/>
    <w:rsid w:val="003F343A"/>
    <w:rsid w:val="003F35D3"/>
    <w:rsid w:val="003F3A16"/>
    <w:rsid w:val="003F3BB7"/>
    <w:rsid w:val="003F40AC"/>
    <w:rsid w:val="003F437B"/>
    <w:rsid w:val="003F439D"/>
    <w:rsid w:val="003F43D4"/>
    <w:rsid w:val="003F4589"/>
    <w:rsid w:val="003F4ADD"/>
    <w:rsid w:val="003F50DA"/>
    <w:rsid w:val="003F568D"/>
    <w:rsid w:val="003F5ED2"/>
    <w:rsid w:val="003F664D"/>
    <w:rsid w:val="003F6CC3"/>
    <w:rsid w:val="003F70BF"/>
    <w:rsid w:val="003F7454"/>
    <w:rsid w:val="003F767A"/>
    <w:rsid w:val="003F771E"/>
    <w:rsid w:val="003F7823"/>
    <w:rsid w:val="003F7880"/>
    <w:rsid w:val="003F790F"/>
    <w:rsid w:val="003F7EA5"/>
    <w:rsid w:val="004004C7"/>
    <w:rsid w:val="00400595"/>
    <w:rsid w:val="00400C33"/>
    <w:rsid w:val="00400D16"/>
    <w:rsid w:val="00400E3D"/>
    <w:rsid w:val="004014A5"/>
    <w:rsid w:val="00401920"/>
    <w:rsid w:val="00401971"/>
    <w:rsid w:val="00401BE5"/>
    <w:rsid w:val="00401F2D"/>
    <w:rsid w:val="00402045"/>
    <w:rsid w:val="0040229D"/>
    <w:rsid w:val="0040233F"/>
    <w:rsid w:val="0040291B"/>
    <w:rsid w:val="00402CB4"/>
    <w:rsid w:val="0040321B"/>
    <w:rsid w:val="004038C8"/>
    <w:rsid w:val="00403B45"/>
    <w:rsid w:val="00403F3F"/>
    <w:rsid w:val="004045A4"/>
    <w:rsid w:val="00404B3F"/>
    <w:rsid w:val="00405375"/>
    <w:rsid w:val="004053FF"/>
    <w:rsid w:val="004054BF"/>
    <w:rsid w:val="00405837"/>
    <w:rsid w:val="004059B3"/>
    <w:rsid w:val="00405B5A"/>
    <w:rsid w:val="00406D0D"/>
    <w:rsid w:val="00406D96"/>
    <w:rsid w:val="00406E3A"/>
    <w:rsid w:val="0040752D"/>
    <w:rsid w:val="004077C1"/>
    <w:rsid w:val="00407B60"/>
    <w:rsid w:val="0041043B"/>
    <w:rsid w:val="004105A4"/>
    <w:rsid w:val="004106F0"/>
    <w:rsid w:val="004111CD"/>
    <w:rsid w:val="004112B8"/>
    <w:rsid w:val="0041148C"/>
    <w:rsid w:val="00411900"/>
    <w:rsid w:val="00411BE2"/>
    <w:rsid w:val="00411C27"/>
    <w:rsid w:val="00411CAA"/>
    <w:rsid w:val="00412131"/>
    <w:rsid w:val="00412249"/>
    <w:rsid w:val="004125C8"/>
    <w:rsid w:val="00412B4F"/>
    <w:rsid w:val="00412BDC"/>
    <w:rsid w:val="00412E11"/>
    <w:rsid w:val="00412FCE"/>
    <w:rsid w:val="0041309D"/>
    <w:rsid w:val="004135F6"/>
    <w:rsid w:val="004138F5"/>
    <w:rsid w:val="00413A38"/>
    <w:rsid w:val="00413D0A"/>
    <w:rsid w:val="00413DE8"/>
    <w:rsid w:val="004140D3"/>
    <w:rsid w:val="0041437A"/>
    <w:rsid w:val="004143B0"/>
    <w:rsid w:val="004145E1"/>
    <w:rsid w:val="0041468D"/>
    <w:rsid w:val="004147B6"/>
    <w:rsid w:val="004147F1"/>
    <w:rsid w:val="00414B72"/>
    <w:rsid w:val="00415160"/>
    <w:rsid w:val="00415289"/>
    <w:rsid w:val="004153E5"/>
    <w:rsid w:val="004157A3"/>
    <w:rsid w:val="004159B2"/>
    <w:rsid w:val="00415C3F"/>
    <w:rsid w:val="00415FBA"/>
    <w:rsid w:val="00416065"/>
    <w:rsid w:val="00416209"/>
    <w:rsid w:val="004164CC"/>
    <w:rsid w:val="00416969"/>
    <w:rsid w:val="00416976"/>
    <w:rsid w:val="00416FBF"/>
    <w:rsid w:val="00417072"/>
    <w:rsid w:val="004177B4"/>
    <w:rsid w:val="00417A14"/>
    <w:rsid w:val="00417D50"/>
    <w:rsid w:val="004206F8"/>
    <w:rsid w:val="00420D31"/>
    <w:rsid w:val="004213DB"/>
    <w:rsid w:val="00421589"/>
    <w:rsid w:val="004215A1"/>
    <w:rsid w:val="00421AE0"/>
    <w:rsid w:val="00421E8B"/>
    <w:rsid w:val="0042285E"/>
    <w:rsid w:val="0042299F"/>
    <w:rsid w:val="00422E79"/>
    <w:rsid w:val="00422F85"/>
    <w:rsid w:val="00423621"/>
    <w:rsid w:val="00423885"/>
    <w:rsid w:val="00423B21"/>
    <w:rsid w:val="00423D51"/>
    <w:rsid w:val="00423E45"/>
    <w:rsid w:val="00424373"/>
    <w:rsid w:val="0042465C"/>
    <w:rsid w:val="00424747"/>
    <w:rsid w:val="004249E2"/>
    <w:rsid w:val="00424AAE"/>
    <w:rsid w:val="00424ADB"/>
    <w:rsid w:val="00424D62"/>
    <w:rsid w:val="00425A63"/>
    <w:rsid w:val="004262E7"/>
    <w:rsid w:val="004262F1"/>
    <w:rsid w:val="00426434"/>
    <w:rsid w:val="00426517"/>
    <w:rsid w:val="00426F49"/>
    <w:rsid w:val="004275E6"/>
    <w:rsid w:val="004276A6"/>
    <w:rsid w:val="00427EF7"/>
    <w:rsid w:val="0043016A"/>
    <w:rsid w:val="004305E8"/>
    <w:rsid w:val="004312CB"/>
    <w:rsid w:val="00431C16"/>
    <w:rsid w:val="00431CBB"/>
    <w:rsid w:val="0043227D"/>
    <w:rsid w:val="004323D3"/>
    <w:rsid w:val="004324FB"/>
    <w:rsid w:val="00432ECC"/>
    <w:rsid w:val="00433061"/>
    <w:rsid w:val="00433443"/>
    <w:rsid w:val="00433738"/>
    <w:rsid w:val="004337D8"/>
    <w:rsid w:val="00433A5A"/>
    <w:rsid w:val="00433CE7"/>
    <w:rsid w:val="00433F93"/>
    <w:rsid w:val="0043456C"/>
    <w:rsid w:val="00434B2C"/>
    <w:rsid w:val="00434DC2"/>
    <w:rsid w:val="00434E3E"/>
    <w:rsid w:val="00435631"/>
    <w:rsid w:val="0043565A"/>
    <w:rsid w:val="004357CA"/>
    <w:rsid w:val="00435F71"/>
    <w:rsid w:val="004361BF"/>
    <w:rsid w:val="00436480"/>
    <w:rsid w:val="00436FA2"/>
    <w:rsid w:val="0043742F"/>
    <w:rsid w:val="004378B6"/>
    <w:rsid w:val="004378C7"/>
    <w:rsid w:val="004379CF"/>
    <w:rsid w:val="004402A7"/>
    <w:rsid w:val="004402CD"/>
    <w:rsid w:val="00440A48"/>
    <w:rsid w:val="00440A6C"/>
    <w:rsid w:val="00440F2A"/>
    <w:rsid w:val="00441003"/>
    <w:rsid w:val="004413ED"/>
    <w:rsid w:val="00441531"/>
    <w:rsid w:val="0044154F"/>
    <w:rsid w:val="00441694"/>
    <w:rsid w:val="004417B1"/>
    <w:rsid w:val="00442208"/>
    <w:rsid w:val="00442711"/>
    <w:rsid w:val="00442991"/>
    <w:rsid w:val="00442B43"/>
    <w:rsid w:val="00442F49"/>
    <w:rsid w:val="00442F7E"/>
    <w:rsid w:val="00443050"/>
    <w:rsid w:val="00443055"/>
    <w:rsid w:val="0044336B"/>
    <w:rsid w:val="00443409"/>
    <w:rsid w:val="0044343E"/>
    <w:rsid w:val="0044386B"/>
    <w:rsid w:val="00443F4A"/>
    <w:rsid w:val="00444604"/>
    <w:rsid w:val="00444723"/>
    <w:rsid w:val="0044498F"/>
    <w:rsid w:val="00444B6E"/>
    <w:rsid w:val="00444CD6"/>
    <w:rsid w:val="00444F03"/>
    <w:rsid w:val="004455E9"/>
    <w:rsid w:val="00445A77"/>
    <w:rsid w:val="004466C3"/>
    <w:rsid w:val="004468B8"/>
    <w:rsid w:val="004468F7"/>
    <w:rsid w:val="00446CEE"/>
    <w:rsid w:val="004470E9"/>
    <w:rsid w:val="00447432"/>
    <w:rsid w:val="00447959"/>
    <w:rsid w:val="00447AE8"/>
    <w:rsid w:val="00450089"/>
    <w:rsid w:val="004504EB"/>
    <w:rsid w:val="004506AA"/>
    <w:rsid w:val="00450716"/>
    <w:rsid w:val="00450CE8"/>
    <w:rsid w:val="00450F81"/>
    <w:rsid w:val="004512B4"/>
    <w:rsid w:val="0045149C"/>
    <w:rsid w:val="0045164E"/>
    <w:rsid w:val="00451C33"/>
    <w:rsid w:val="00451CC4"/>
    <w:rsid w:val="00451E9D"/>
    <w:rsid w:val="004523E6"/>
    <w:rsid w:val="0045240F"/>
    <w:rsid w:val="0045245D"/>
    <w:rsid w:val="004529A6"/>
    <w:rsid w:val="004529BC"/>
    <w:rsid w:val="00453075"/>
    <w:rsid w:val="00453848"/>
    <w:rsid w:val="00453BE2"/>
    <w:rsid w:val="00453D92"/>
    <w:rsid w:val="00453DD4"/>
    <w:rsid w:val="00453F9C"/>
    <w:rsid w:val="00454392"/>
    <w:rsid w:val="004544E3"/>
    <w:rsid w:val="00454962"/>
    <w:rsid w:val="004555BA"/>
    <w:rsid w:val="00455754"/>
    <w:rsid w:val="004557F3"/>
    <w:rsid w:val="00455C37"/>
    <w:rsid w:val="004560DB"/>
    <w:rsid w:val="00456261"/>
    <w:rsid w:val="004563D7"/>
    <w:rsid w:val="00456795"/>
    <w:rsid w:val="004567CE"/>
    <w:rsid w:val="00456A2A"/>
    <w:rsid w:val="00456CD3"/>
    <w:rsid w:val="004571AD"/>
    <w:rsid w:val="00457492"/>
    <w:rsid w:val="00457977"/>
    <w:rsid w:val="00457983"/>
    <w:rsid w:val="00457D9B"/>
    <w:rsid w:val="00457F7D"/>
    <w:rsid w:val="0046015C"/>
    <w:rsid w:val="004604B8"/>
    <w:rsid w:val="00460E05"/>
    <w:rsid w:val="00460FDD"/>
    <w:rsid w:val="0046154C"/>
    <w:rsid w:val="0046167D"/>
    <w:rsid w:val="00461842"/>
    <w:rsid w:val="00461C1C"/>
    <w:rsid w:val="00461CE8"/>
    <w:rsid w:val="00461F3D"/>
    <w:rsid w:val="00462120"/>
    <w:rsid w:val="00462138"/>
    <w:rsid w:val="004623A1"/>
    <w:rsid w:val="004628D4"/>
    <w:rsid w:val="00462DDB"/>
    <w:rsid w:val="0046358C"/>
    <w:rsid w:val="00463C43"/>
    <w:rsid w:val="00463E6C"/>
    <w:rsid w:val="00464404"/>
    <w:rsid w:val="00464A21"/>
    <w:rsid w:val="00464E42"/>
    <w:rsid w:val="004651E7"/>
    <w:rsid w:val="00465BBA"/>
    <w:rsid w:val="00465CF8"/>
    <w:rsid w:val="004668C0"/>
    <w:rsid w:val="00466CC8"/>
    <w:rsid w:val="00467153"/>
    <w:rsid w:val="00467782"/>
    <w:rsid w:val="004679E3"/>
    <w:rsid w:val="00467C41"/>
    <w:rsid w:val="00467EF4"/>
    <w:rsid w:val="00467F0A"/>
    <w:rsid w:val="00470060"/>
    <w:rsid w:val="0047085D"/>
    <w:rsid w:val="0047093D"/>
    <w:rsid w:val="00470DDC"/>
    <w:rsid w:val="00470F70"/>
    <w:rsid w:val="004710EE"/>
    <w:rsid w:val="00471340"/>
    <w:rsid w:val="004716EB"/>
    <w:rsid w:val="0047176C"/>
    <w:rsid w:val="004718B5"/>
    <w:rsid w:val="00471E40"/>
    <w:rsid w:val="00472288"/>
    <w:rsid w:val="00472558"/>
    <w:rsid w:val="00472A54"/>
    <w:rsid w:val="00472F34"/>
    <w:rsid w:val="00473491"/>
    <w:rsid w:val="00473A43"/>
    <w:rsid w:val="00473B8C"/>
    <w:rsid w:val="00473C27"/>
    <w:rsid w:val="00473EC0"/>
    <w:rsid w:val="00474091"/>
    <w:rsid w:val="00474242"/>
    <w:rsid w:val="00474D43"/>
    <w:rsid w:val="00475047"/>
    <w:rsid w:val="00475207"/>
    <w:rsid w:val="00475493"/>
    <w:rsid w:val="0047552A"/>
    <w:rsid w:val="00476175"/>
    <w:rsid w:val="0047668C"/>
    <w:rsid w:val="00476DA3"/>
    <w:rsid w:val="00477151"/>
    <w:rsid w:val="0047724E"/>
    <w:rsid w:val="0047725A"/>
    <w:rsid w:val="00477C68"/>
    <w:rsid w:val="0048053E"/>
    <w:rsid w:val="0048060F"/>
    <w:rsid w:val="00481411"/>
    <w:rsid w:val="00481F06"/>
    <w:rsid w:val="00481F24"/>
    <w:rsid w:val="00481F88"/>
    <w:rsid w:val="004821B1"/>
    <w:rsid w:val="00482737"/>
    <w:rsid w:val="00482B00"/>
    <w:rsid w:val="00482C21"/>
    <w:rsid w:val="00483311"/>
    <w:rsid w:val="004838CD"/>
    <w:rsid w:val="00483957"/>
    <w:rsid w:val="00483CF8"/>
    <w:rsid w:val="00484011"/>
    <w:rsid w:val="00484275"/>
    <w:rsid w:val="004844C1"/>
    <w:rsid w:val="00484652"/>
    <w:rsid w:val="004846F8"/>
    <w:rsid w:val="00484CBF"/>
    <w:rsid w:val="0048515E"/>
    <w:rsid w:val="0048534F"/>
    <w:rsid w:val="004853E2"/>
    <w:rsid w:val="00485405"/>
    <w:rsid w:val="00485484"/>
    <w:rsid w:val="00486025"/>
    <w:rsid w:val="004862CF"/>
    <w:rsid w:val="00486746"/>
    <w:rsid w:val="004870B8"/>
    <w:rsid w:val="004871F2"/>
    <w:rsid w:val="00487357"/>
    <w:rsid w:val="00487504"/>
    <w:rsid w:val="004875DA"/>
    <w:rsid w:val="00487E62"/>
    <w:rsid w:val="00490056"/>
    <w:rsid w:val="004902EC"/>
    <w:rsid w:val="0049067D"/>
    <w:rsid w:val="00490C05"/>
    <w:rsid w:val="00490C0A"/>
    <w:rsid w:val="00490F95"/>
    <w:rsid w:val="004910A6"/>
    <w:rsid w:val="00491245"/>
    <w:rsid w:val="00491691"/>
    <w:rsid w:val="004919D0"/>
    <w:rsid w:val="00491E8B"/>
    <w:rsid w:val="00492104"/>
    <w:rsid w:val="0049263D"/>
    <w:rsid w:val="0049267E"/>
    <w:rsid w:val="00492A48"/>
    <w:rsid w:val="00493458"/>
    <w:rsid w:val="00493773"/>
    <w:rsid w:val="0049378B"/>
    <w:rsid w:val="00493F23"/>
    <w:rsid w:val="004941CA"/>
    <w:rsid w:val="00494494"/>
    <w:rsid w:val="004947D5"/>
    <w:rsid w:val="004948CE"/>
    <w:rsid w:val="00494C6E"/>
    <w:rsid w:val="00494CA6"/>
    <w:rsid w:val="0049505A"/>
    <w:rsid w:val="00495D22"/>
    <w:rsid w:val="00495E25"/>
    <w:rsid w:val="004964AF"/>
    <w:rsid w:val="00496EFF"/>
    <w:rsid w:val="00496F21"/>
    <w:rsid w:val="00496FCD"/>
    <w:rsid w:val="004970E6"/>
    <w:rsid w:val="004973B7"/>
    <w:rsid w:val="004973CF"/>
    <w:rsid w:val="0049761F"/>
    <w:rsid w:val="004976AB"/>
    <w:rsid w:val="00497ABC"/>
    <w:rsid w:val="00497D73"/>
    <w:rsid w:val="00497F8C"/>
    <w:rsid w:val="004A0170"/>
    <w:rsid w:val="004A0212"/>
    <w:rsid w:val="004A0434"/>
    <w:rsid w:val="004A07B7"/>
    <w:rsid w:val="004A0ACF"/>
    <w:rsid w:val="004A0B21"/>
    <w:rsid w:val="004A0C5C"/>
    <w:rsid w:val="004A12A8"/>
    <w:rsid w:val="004A18EF"/>
    <w:rsid w:val="004A190C"/>
    <w:rsid w:val="004A193B"/>
    <w:rsid w:val="004A1D12"/>
    <w:rsid w:val="004A1FB0"/>
    <w:rsid w:val="004A22A0"/>
    <w:rsid w:val="004A2503"/>
    <w:rsid w:val="004A2EDA"/>
    <w:rsid w:val="004A2EE1"/>
    <w:rsid w:val="004A3063"/>
    <w:rsid w:val="004A3128"/>
    <w:rsid w:val="004A3168"/>
    <w:rsid w:val="004A3264"/>
    <w:rsid w:val="004A32C6"/>
    <w:rsid w:val="004A336C"/>
    <w:rsid w:val="004A3497"/>
    <w:rsid w:val="004A35F1"/>
    <w:rsid w:val="004A3AC4"/>
    <w:rsid w:val="004A4020"/>
    <w:rsid w:val="004A4129"/>
    <w:rsid w:val="004A471F"/>
    <w:rsid w:val="004A49EA"/>
    <w:rsid w:val="004A49FA"/>
    <w:rsid w:val="004A4B80"/>
    <w:rsid w:val="004A4DDA"/>
    <w:rsid w:val="004A533C"/>
    <w:rsid w:val="004A552B"/>
    <w:rsid w:val="004A66D8"/>
    <w:rsid w:val="004A6D1D"/>
    <w:rsid w:val="004A708B"/>
    <w:rsid w:val="004A733F"/>
    <w:rsid w:val="004A7791"/>
    <w:rsid w:val="004A77C9"/>
    <w:rsid w:val="004A77CC"/>
    <w:rsid w:val="004A7E67"/>
    <w:rsid w:val="004B0286"/>
    <w:rsid w:val="004B061A"/>
    <w:rsid w:val="004B089B"/>
    <w:rsid w:val="004B1926"/>
    <w:rsid w:val="004B1AB6"/>
    <w:rsid w:val="004B1D02"/>
    <w:rsid w:val="004B1FC9"/>
    <w:rsid w:val="004B2555"/>
    <w:rsid w:val="004B28B8"/>
    <w:rsid w:val="004B2D20"/>
    <w:rsid w:val="004B2DDD"/>
    <w:rsid w:val="004B34BF"/>
    <w:rsid w:val="004B3A06"/>
    <w:rsid w:val="004B3BAF"/>
    <w:rsid w:val="004B3DC7"/>
    <w:rsid w:val="004B4095"/>
    <w:rsid w:val="004B47F1"/>
    <w:rsid w:val="004B50C4"/>
    <w:rsid w:val="004B5642"/>
    <w:rsid w:val="004B5973"/>
    <w:rsid w:val="004B5AB0"/>
    <w:rsid w:val="004B6C50"/>
    <w:rsid w:val="004B727D"/>
    <w:rsid w:val="004B739D"/>
    <w:rsid w:val="004B7451"/>
    <w:rsid w:val="004B75C7"/>
    <w:rsid w:val="004B75D2"/>
    <w:rsid w:val="004B7C1C"/>
    <w:rsid w:val="004B7F3B"/>
    <w:rsid w:val="004C0491"/>
    <w:rsid w:val="004C04D9"/>
    <w:rsid w:val="004C07C9"/>
    <w:rsid w:val="004C07D2"/>
    <w:rsid w:val="004C1286"/>
    <w:rsid w:val="004C1345"/>
    <w:rsid w:val="004C147C"/>
    <w:rsid w:val="004C15A9"/>
    <w:rsid w:val="004C19C2"/>
    <w:rsid w:val="004C1B80"/>
    <w:rsid w:val="004C1C7F"/>
    <w:rsid w:val="004C2282"/>
    <w:rsid w:val="004C24B5"/>
    <w:rsid w:val="004C2DA9"/>
    <w:rsid w:val="004C2E5A"/>
    <w:rsid w:val="004C3388"/>
    <w:rsid w:val="004C3AD4"/>
    <w:rsid w:val="004C3B4C"/>
    <w:rsid w:val="004C3BCD"/>
    <w:rsid w:val="004C3DAD"/>
    <w:rsid w:val="004C4179"/>
    <w:rsid w:val="004C43E5"/>
    <w:rsid w:val="004C48D4"/>
    <w:rsid w:val="004C4D7A"/>
    <w:rsid w:val="004C502D"/>
    <w:rsid w:val="004C50C6"/>
    <w:rsid w:val="004C5104"/>
    <w:rsid w:val="004C511F"/>
    <w:rsid w:val="004C51EF"/>
    <w:rsid w:val="004C5A0D"/>
    <w:rsid w:val="004C5DA1"/>
    <w:rsid w:val="004C5E6A"/>
    <w:rsid w:val="004C6106"/>
    <w:rsid w:val="004C6701"/>
    <w:rsid w:val="004C6B06"/>
    <w:rsid w:val="004C6C0A"/>
    <w:rsid w:val="004C6CF4"/>
    <w:rsid w:val="004C6FC9"/>
    <w:rsid w:val="004C6FF4"/>
    <w:rsid w:val="004C7137"/>
    <w:rsid w:val="004C75FD"/>
    <w:rsid w:val="004C7885"/>
    <w:rsid w:val="004C7C68"/>
    <w:rsid w:val="004C7E4E"/>
    <w:rsid w:val="004D04D2"/>
    <w:rsid w:val="004D05CB"/>
    <w:rsid w:val="004D0BF3"/>
    <w:rsid w:val="004D0CA4"/>
    <w:rsid w:val="004D0D38"/>
    <w:rsid w:val="004D17D7"/>
    <w:rsid w:val="004D1B12"/>
    <w:rsid w:val="004D1B46"/>
    <w:rsid w:val="004D2102"/>
    <w:rsid w:val="004D2435"/>
    <w:rsid w:val="004D253C"/>
    <w:rsid w:val="004D28C3"/>
    <w:rsid w:val="004D2FAE"/>
    <w:rsid w:val="004D34FF"/>
    <w:rsid w:val="004D35A6"/>
    <w:rsid w:val="004D3ACA"/>
    <w:rsid w:val="004D3C4A"/>
    <w:rsid w:val="004D3DFF"/>
    <w:rsid w:val="004D4554"/>
    <w:rsid w:val="004D4992"/>
    <w:rsid w:val="004D4AA9"/>
    <w:rsid w:val="004D4AE8"/>
    <w:rsid w:val="004D4EE5"/>
    <w:rsid w:val="004D5028"/>
    <w:rsid w:val="004D50A2"/>
    <w:rsid w:val="004D546C"/>
    <w:rsid w:val="004D56B0"/>
    <w:rsid w:val="004D59A2"/>
    <w:rsid w:val="004D5F6C"/>
    <w:rsid w:val="004D616D"/>
    <w:rsid w:val="004D6174"/>
    <w:rsid w:val="004D665F"/>
    <w:rsid w:val="004D6953"/>
    <w:rsid w:val="004D770F"/>
    <w:rsid w:val="004D7BEC"/>
    <w:rsid w:val="004D7CDB"/>
    <w:rsid w:val="004D7CF5"/>
    <w:rsid w:val="004E0288"/>
    <w:rsid w:val="004E044B"/>
    <w:rsid w:val="004E0737"/>
    <w:rsid w:val="004E0895"/>
    <w:rsid w:val="004E1118"/>
    <w:rsid w:val="004E145B"/>
    <w:rsid w:val="004E146B"/>
    <w:rsid w:val="004E1AA4"/>
    <w:rsid w:val="004E1B32"/>
    <w:rsid w:val="004E1E1C"/>
    <w:rsid w:val="004E207C"/>
    <w:rsid w:val="004E20AE"/>
    <w:rsid w:val="004E2578"/>
    <w:rsid w:val="004E2858"/>
    <w:rsid w:val="004E2EAA"/>
    <w:rsid w:val="004E3082"/>
    <w:rsid w:val="004E390E"/>
    <w:rsid w:val="004E398A"/>
    <w:rsid w:val="004E39CC"/>
    <w:rsid w:val="004E3DD2"/>
    <w:rsid w:val="004E3E0B"/>
    <w:rsid w:val="004E4295"/>
    <w:rsid w:val="004E4A9F"/>
    <w:rsid w:val="004E4B94"/>
    <w:rsid w:val="004E4E90"/>
    <w:rsid w:val="004E6915"/>
    <w:rsid w:val="004E6E94"/>
    <w:rsid w:val="004E7272"/>
    <w:rsid w:val="004E75B4"/>
    <w:rsid w:val="004E771C"/>
    <w:rsid w:val="004E7CB9"/>
    <w:rsid w:val="004E7D3D"/>
    <w:rsid w:val="004E7E60"/>
    <w:rsid w:val="004F0549"/>
    <w:rsid w:val="004F094D"/>
    <w:rsid w:val="004F0AF2"/>
    <w:rsid w:val="004F0F0A"/>
    <w:rsid w:val="004F11A9"/>
    <w:rsid w:val="004F15E6"/>
    <w:rsid w:val="004F18C4"/>
    <w:rsid w:val="004F1F18"/>
    <w:rsid w:val="004F1FEE"/>
    <w:rsid w:val="004F2487"/>
    <w:rsid w:val="004F28E6"/>
    <w:rsid w:val="004F2A81"/>
    <w:rsid w:val="004F2BBA"/>
    <w:rsid w:val="004F3130"/>
    <w:rsid w:val="004F33FD"/>
    <w:rsid w:val="004F3673"/>
    <w:rsid w:val="004F39E2"/>
    <w:rsid w:val="004F40AE"/>
    <w:rsid w:val="004F4458"/>
    <w:rsid w:val="004F44CF"/>
    <w:rsid w:val="004F4671"/>
    <w:rsid w:val="004F4D4A"/>
    <w:rsid w:val="004F5134"/>
    <w:rsid w:val="004F5419"/>
    <w:rsid w:val="004F58F6"/>
    <w:rsid w:val="004F5AD4"/>
    <w:rsid w:val="004F5ADA"/>
    <w:rsid w:val="004F5AE5"/>
    <w:rsid w:val="004F6998"/>
    <w:rsid w:val="004F6A38"/>
    <w:rsid w:val="004F6B60"/>
    <w:rsid w:val="004F71E9"/>
    <w:rsid w:val="004F73A0"/>
    <w:rsid w:val="004F79B7"/>
    <w:rsid w:val="004F7A65"/>
    <w:rsid w:val="0050022A"/>
    <w:rsid w:val="0050056E"/>
    <w:rsid w:val="00500581"/>
    <w:rsid w:val="005006A2"/>
    <w:rsid w:val="0050084B"/>
    <w:rsid w:val="00500878"/>
    <w:rsid w:val="005008E3"/>
    <w:rsid w:val="0050096D"/>
    <w:rsid w:val="00500970"/>
    <w:rsid w:val="0050123A"/>
    <w:rsid w:val="00501335"/>
    <w:rsid w:val="00501393"/>
    <w:rsid w:val="005017B0"/>
    <w:rsid w:val="0050195F"/>
    <w:rsid w:val="00501B55"/>
    <w:rsid w:val="00501C22"/>
    <w:rsid w:val="00501DA7"/>
    <w:rsid w:val="00501DB5"/>
    <w:rsid w:val="00501F0C"/>
    <w:rsid w:val="00501F69"/>
    <w:rsid w:val="00501FE3"/>
    <w:rsid w:val="00501FEA"/>
    <w:rsid w:val="00502074"/>
    <w:rsid w:val="005028B8"/>
    <w:rsid w:val="005028D4"/>
    <w:rsid w:val="00502CD4"/>
    <w:rsid w:val="005032AD"/>
    <w:rsid w:val="00503528"/>
    <w:rsid w:val="0050372B"/>
    <w:rsid w:val="005037C4"/>
    <w:rsid w:val="00503896"/>
    <w:rsid w:val="005039A4"/>
    <w:rsid w:val="00504598"/>
    <w:rsid w:val="00504599"/>
    <w:rsid w:val="00504650"/>
    <w:rsid w:val="0050501A"/>
    <w:rsid w:val="0050505C"/>
    <w:rsid w:val="00505097"/>
    <w:rsid w:val="0050523A"/>
    <w:rsid w:val="00505DDF"/>
    <w:rsid w:val="00505E7F"/>
    <w:rsid w:val="005060BF"/>
    <w:rsid w:val="0050612C"/>
    <w:rsid w:val="005061AB"/>
    <w:rsid w:val="00506412"/>
    <w:rsid w:val="0050648D"/>
    <w:rsid w:val="005066CB"/>
    <w:rsid w:val="0050686F"/>
    <w:rsid w:val="00506A35"/>
    <w:rsid w:val="00506DC5"/>
    <w:rsid w:val="005075A3"/>
    <w:rsid w:val="00507684"/>
    <w:rsid w:val="00507A9E"/>
    <w:rsid w:val="00507B0F"/>
    <w:rsid w:val="00507B5F"/>
    <w:rsid w:val="00507E4C"/>
    <w:rsid w:val="005105C6"/>
    <w:rsid w:val="00510A27"/>
    <w:rsid w:val="00510E06"/>
    <w:rsid w:val="00510EF1"/>
    <w:rsid w:val="0051126C"/>
    <w:rsid w:val="00511327"/>
    <w:rsid w:val="00511A8B"/>
    <w:rsid w:val="00511B2B"/>
    <w:rsid w:val="005127DA"/>
    <w:rsid w:val="00512DD2"/>
    <w:rsid w:val="00512DE4"/>
    <w:rsid w:val="005139BB"/>
    <w:rsid w:val="00513A3A"/>
    <w:rsid w:val="00513CBB"/>
    <w:rsid w:val="00513D79"/>
    <w:rsid w:val="00513E08"/>
    <w:rsid w:val="00514158"/>
    <w:rsid w:val="0051453B"/>
    <w:rsid w:val="00514952"/>
    <w:rsid w:val="00514A8D"/>
    <w:rsid w:val="00514EA7"/>
    <w:rsid w:val="00514FCC"/>
    <w:rsid w:val="00515499"/>
    <w:rsid w:val="005156EE"/>
    <w:rsid w:val="00515746"/>
    <w:rsid w:val="00515B0D"/>
    <w:rsid w:val="00515B7B"/>
    <w:rsid w:val="00515BA1"/>
    <w:rsid w:val="00515BC7"/>
    <w:rsid w:val="00515D44"/>
    <w:rsid w:val="00516103"/>
    <w:rsid w:val="0051624C"/>
    <w:rsid w:val="0051671F"/>
    <w:rsid w:val="00516895"/>
    <w:rsid w:val="00516B2B"/>
    <w:rsid w:val="00516EBB"/>
    <w:rsid w:val="00517107"/>
    <w:rsid w:val="00517DF9"/>
    <w:rsid w:val="005202E9"/>
    <w:rsid w:val="005206DF"/>
    <w:rsid w:val="005209D0"/>
    <w:rsid w:val="005209FA"/>
    <w:rsid w:val="00520B5C"/>
    <w:rsid w:val="00520C6F"/>
    <w:rsid w:val="00521437"/>
    <w:rsid w:val="00521B14"/>
    <w:rsid w:val="00521DB2"/>
    <w:rsid w:val="0052201C"/>
    <w:rsid w:val="005222B5"/>
    <w:rsid w:val="0052294B"/>
    <w:rsid w:val="00522CDC"/>
    <w:rsid w:val="005233E4"/>
    <w:rsid w:val="00523943"/>
    <w:rsid w:val="00523990"/>
    <w:rsid w:val="00523A2F"/>
    <w:rsid w:val="00523BEB"/>
    <w:rsid w:val="00523CB5"/>
    <w:rsid w:val="00523CFA"/>
    <w:rsid w:val="00523D56"/>
    <w:rsid w:val="00524998"/>
    <w:rsid w:val="005249A1"/>
    <w:rsid w:val="00524A30"/>
    <w:rsid w:val="00524BAB"/>
    <w:rsid w:val="00524CCF"/>
    <w:rsid w:val="0052529E"/>
    <w:rsid w:val="0052611C"/>
    <w:rsid w:val="005261D2"/>
    <w:rsid w:val="00526363"/>
    <w:rsid w:val="00526469"/>
    <w:rsid w:val="005264C2"/>
    <w:rsid w:val="0052652E"/>
    <w:rsid w:val="005266B1"/>
    <w:rsid w:val="00526825"/>
    <w:rsid w:val="00526909"/>
    <w:rsid w:val="00526AA9"/>
    <w:rsid w:val="00526B90"/>
    <w:rsid w:val="00526BE6"/>
    <w:rsid w:val="005274EF"/>
    <w:rsid w:val="00527F30"/>
    <w:rsid w:val="005301FA"/>
    <w:rsid w:val="005302CD"/>
    <w:rsid w:val="00530521"/>
    <w:rsid w:val="005305E9"/>
    <w:rsid w:val="005306E8"/>
    <w:rsid w:val="00530DF5"/>
    <w:rsid w:val="00530F68"/>
    <w:rsid w:val="00531242"/>
    <w:rsid w:val="005315E4"/>
    <w:rsid w:val="005319C3"/>
    <w:rsid w:val="00531B71"/>
    <w:rsid w:val="00531E70"/>
    <w:rsid w:val="005323A1"/>
    <w:rsid w:val="0053241D"/>
    <w:rsid w:val="0053245A"/>
    <w:rsid w:val="00532A3F"/>
    <w:rsid w:val="00532BF3"/>
    <w:rsid w:val="00532C46"/>
    <w:rsid w:val="00533005"/>
    <w:rsid w:val="00533034"/>
    <w:rsid w:val="00533058"/>
    <w:rsid w:val="005332A6"/>
    <w:rsid w:val="00533C69"/>
    <w:rsid w:val="00533DFE"/>
    <w:rsid w:val="00533E2D"/>
    <w:rsid w:val="00533E5A"/>
    <w:rsid w:val="0053403B"/>
    <w:rsid w:val="00534AF0"/>
    <w:rsid w:val="00535237"/>
    <w:rsid w:val="005358A0"/>
    <w:rsid w:val="00535BF2"/>
    <w:rsid w:val="00536153"/>
    <w:rsid w:val="00536484"/>
    <w:rsid w:val="00536891"/>
    <w:rsid w:val="00536D48"/>
    <w:rsid w:val="00537A38"/>
    <w:rsid w:val="00537A5A"/>
    <w:rsid w:val="00537B59"/>
    <w:rsid w:val="00537B7F"/>
    <w:rsid w:val="00537D85"/>
    <w:rsid w:val="0054002E"/>
    <w:rsid w:val="005400B6"/>
    <w:rsid w:val="005402DF"/>
    <w:rsid w:val="00540F11"/>
    <w:rsid w:val="00541049"/>
    <w:rsid w:val="005411C8"/>
    <w:rsid w:val="00541385"/>
    <w:rsid w:val="005415DB"/>
    <w:rsid w:val="00541640"/>
    <w:rsid w:val="00541A2A"/>
    <w:rsid w:val="00541EDD"/>
    <w:rsid w:val="005428DE"/>
    <w:rsid w:val="0054294F"/>
    <w:rsid w:val="0054336E"/>
    <w:rsid w:val="00543691"/>
    <w:rsid w:val="005436DA"/>
    <w:rsid w:val="0054397A"/>
    <w:rsid w:val="00544042"/>
    <w:rsid w:val="00544400"/>
    <w:rsid w:val="0054491E"/>
    <w:rsid w:val="005449FC"/>
    <w:rsid w:val="00544B8D"/>
    <w:rsid w:val="00544CF9"/>
    <w:rsid w:val="00544ED4"/>
    <w:rsid w:val="00545265"/>
    <w:rsid w:val="00545410"/>
    <w:rsid w:val="005454CA"/>
    <w:rsid w:val="00545E79"/>
    <w:rsid w:val="00546651"/>
    <w:rsid w:val="00546667"/>
    <w:rsid w:val="00546849"/>
    <w:rsid w:val="005470EB"/>
    <w:rsid w:val="005475B5"/>
    <w:rsid w:val="0054768A"/>
    <w:rsid w:val="00547BE0"/>
    <w:rsid w:val="005500E9"/>
    <w:rsid w:val="0055039E"/>
    <w:rsid w:val="00550B6E"/>
    <w:rsid w:val="00550E63"/>
    <w:rsid w:val="00550F34"/>
    <w:rsid w:val="005512E4"/>
    <w:rsid w:val="00551AEE"/>
    <w:rsid w:val="00551F17"/>
    <w:rsid w:val="00552112"/>
    <w:rsid w:val="0055236B"/>
    <w:rsid w:val="00552702"/>
    <w:rsid w:val="005529D7"/>
    <w:rsid w:val="00553036"/>
    <w:rsid w:val="00553110"/>
    <w:rsid w:val="00554071"/>
    <w:rsid w:val="005541CE"/>
    <w:rsid w:val="0055471E"/>
    <w:rsid w:val="0055486A"/>
    <w:rsid w:val="005548A9"/>
    <w:rsid w:val="005549DF"/>
    <w:rsid w:val="00554D38"/>
    <w:rsid w:val="00555067"/>
    <w:rsid w:val="005550A7"/>
    <w:rsid w:val="005559B4"/>
    <w:rsid w:val="00555F15"/>
    <w:rsid w:val="00555FBF"/>
    <w:rsid w:val="005561C5"/>
    <w:rsid w:val="00556610"/>
    <w:rsid w:val="005568E9"/>
    <w:rsid w:val="00556A9A"/>
    <w:rsid w:val="00557A0E"/>
    <w:rsid w:val="00557AE2"/>
    <w:rsid w:val="00557D91"/>
    <w:rsid w:val="00557D99"/>
    <w:rsid w:val="00557E1B"/>
    <w:rsid w:val="00557ED1"/>
    <w:rsid w:val="00557F54"/>
    <w:rsid w:val="00557F7B"/>
    <w:rsid w:val="0056048C"/>
    <w:rsid w:val="005604E5"/>
    <w:rsid w:val="0056053F"/>
    <w:rsid w:val="0056067B"/>
    <w:rsid w:val="00560A70"/>
    <w:rsid w:val="00560E34"/>
    <w:rsid w:val="00560EBB"/>
    <w:rsid w:val="00560FE0"/>
    <w:rsid w:val="00561566"/>
    <w:rsid w:val="00561A63"/>
    <w:rsid w:val="00561B15"/>
    <w:rsid w:val="00561D97"/>
    <w:rsid w:val="00561D9D"/>
    <w:rsid w:val="00561E17"/>
    <w:rsid w:val="00562EC9"/>
    <w:rsid w:val="00563769"/>
    <w:rsid w:val="005637F7"/>
    <w:rsid w:val="00563898"/>
    <w:rsid w:val="00563954"/>
    <w:rsid w:val="00563E14"/>
    <w:rsid w:val="005641A4"/>
    <w:rsid w:val="005648DC"/>
    <w:rsid w:val="00564EEE"/>
    <w:rsid w:val="00564F74"/>
    <w:rsid w:val="0056518A"/>
    <w:rsid w:val="0056555C"/>
    <w:rsid w:val="005659D3"/>
    <w:rsid w:val="005661F7"/>
    <w:rsid w:val="00566316"/>
    <w:rsid w:val="00566371"/>
    <w:rsid w:val="00566393"/>
    <w:rsid w:val="00566624"/>
    <w:rsid w:val="00566A2A"/>
    <w:rsid w:val="00566CC0"/>
    <w:rsid w:val="00566D93"/>
    <w:rsid w:val="00567104"/>
    <w:rsid w:val="00567199"/>
    <w:rsid w:val="0056750C"/>
    <w:rsid w:val="00567984"/>
    <w:rsid w:val="00567A31"/>
    <w:rsid w:val="0057013A"/>
    <w:rsid w:val="005702D0"/>
    <w:rsid w:val="00570553"/>
    <w:rsid w:val="00570577"/>
    <w:rsid w:val="005708E2"/>
    <w:rsid w:val="00570C2B"/>
    <w:rsid w:val="00570DB9"/>
    <w:rsid w:val="00571145"/>
    <w:rsid w:val="0057120B"/>
    <w:rsid w:val="0057140E"/>
    <w:rsid w:val="005718B8"/>
    <w:rsid w:val="00571902"/>
    <w:rsid w:val="00571DF1"/>
    <w:rsid w:val="005723F6"/>
    <w:rsid w:val="005727FA"/>
    <w:rsid w:val="005728CF"/>
    <w:rsid w:val="00572A53"/>
    <w:rsid w:val="0057340C"/>
    <w:rsid w:val="0057355B"/>
    <w:rsid w:val="0057396C"/>
    <w:rsid w:val="005739B8"/>
    <w:rsid w:val="00573D86"/>
    <w:rsid w:val="00573DCC"/>
    <w:rsid w:val="00573F7D"/>
    <w:rsid w:val="0057450B"/>
    <w:rsid w:val="0057457F"/>
    <w:rsid w:val="005745F9"/>
    <w:rsid w:val="00574658"/>
    <w:rsid w:val="005747DD"/>
    <w:rsid w:val="0057496A"/>
    <w:rsid w:val="005749E1"/>
    <w:rsid w:val="00574A80"/>
    <w:rsid w:val="00574B51"/>
    <w:rsid w:val="00574E33"/>
    <w:rsid w:val="005754DB"/>
    <w:rsid w:val="005755D7"/>
    <w:rsid w:val="00575639"/>
    <w:rsid w:val="00575A98"/>
    <w:rsid w:val="00575C66"/>
    <w:rsid w:val="0057603C"/>
    <w:rsid w:val="0057645C"/>
    <w:rsid w:val="00576D90"/>
    <w:rsid w:val="00576F37"/>
    <w:rsid w:val="00576FEB"/>
    <w:rsid w:val="00577286"/>
    <w:rsid w:val="005778D6"/>
    <w:rsid w:val="00577951"/>
    <w:rsid w:val="00577A56"/>
    <w:rsid w:val="005801B9"/>
    <w:rsid w:val="005803B7"/>
    <w:rsid w:val="00580794"/>
    <w:rsid w:val="005808DC"/>
    <w:rsid w:val="00580A26"/>
    <w:rsid w:val="00580B52"/>
    <w:rsid w:val="00580F5A"/>
    <w:rsid w:val="005810BB"/>
    <w:rsid w:val="00581105"/>
    <w:rsid w:val="0058162D"/>
    <w:rsid w:val="00581C16"/>
    <w:rsid w:val="00581F3B"/>
    <w:rsid w:val="00582ADA"/>
    <w:rsid w:val="005830CB"/>
    <w:rsid w:val="005832EE"/>
    <w:rsid w:val="005836F8"/>
    <w:rsid w:val="00583B3A"/>
    <w:rsid w:val="00583E11"/>
    <w:rsid w:val="00584440"/>
    <w:rsid w:val="005844BB"/>
    <w:rsid w:val="00585317"/>
    <w:rsid w:val="005858AA"/>
    <w:rsid w:val="00585E1A"/>
    <w:rsid w:val="00586035"/>
    <w:rsid w:val="005862DC"/>
    <w:rsid w:val="00586F0F"/>
    <w:rsid w:val="005871AD"/>
    <w:rsid w:val="00587AC3"/>
    <w:rsid w:val="0059055F"/>
    <w:rsid w:val="005907FA"/>
    <w:rsid w:val="00590E7E"/>
    <w:rsid w:val="00591248"/>
    <w:rsid w:val="005913B7"/>
    <w:rsid w:val="00591486"/>
    <w:rsid w:val="0059148C"/>
    <w:rsid w:val="005916BF"/>
    <w:rsid w:val="0059181D"/>
    <w:rsid w:val="00591A77"/>
    <w:rsid w:val="00591BE4"/>
    <w:rsid w:val="00592791"/>
    <w:rsid w:val="005930D5"/>
    <w:rsid w:val="00593286"/>
    <w:rsid w:val="005934E2"/>
    <w:rsid w:val="005934F7"/>
    <w:rsid w:val="00593C71"/>
    <w:rsid w:val="00593F4D"/>
    <w:rsid w:val="005940CF"/>
    <w:rsid w:val="0059410E"/>
    <w:rsid w:val="00594313"/>
    <w:rsid w:val="005945FD"/>
    <w:rsid w:val="005948BC"/>
    <w:rsid w:val="005949C5"/>
    <w:rsid w:val="005949DD"/>
    <w:rsid w:val="00594C1C"/>
    <w:rsid w:val="00594E96"/>
    <w:rsid w:val="0059575E"/>
    <w:rsid w:val="0059585D"/>
    <w:rsid w:val="005958CF"/>
    <w:rsid w:val="00595E0E"/>
    <w:rsid w:val="00596146"/>
    <w:rsid w:val="00596582"/>
    <w:rsid w:val="00596628"/>
    <w:rsid w:val="00596A2E"/>
    <w:rsid w:val="00596B99"/>
    <w:rsid w:val="00596CE5"/>
    <w:rsid w:val="00596E33"/>
    <w:rsid w:val="00596F4F"/>
    <w:rsid w:val="00597042"/>
    <w:rsid w:val="00597473"/>
    <w:rsid w:val="00597E19"/>
    <w:rsid w:val="00597E90"/>
    <w:rsid w:val="00597F3A"/>
    <w:rsid w:val="005A002C"/>
    <w:rsid w:val="005A04D7"/>
    <w:rsid w:val="005A054E"/>
    <w:rsid w:val="005A05D5"/>
    <w:rsid w:val="005A06A3"/>
    <w:rsid w:val="005A0ABE"/>
    <w:rsid w:val="005A0D5E"/>
    <w:rsid w:val="005A1541"/>
    <w:rsid w:val="005A1702"/>
    <w:rsid w:val="005A1D36"/>
    <w:rsid w:val="005A1E4F"/>
    <w:rsid w:val="005A20D4"/>
    <w:rsid w:val="005A2146"/>
    <w:rsid w:val="005A23C8"/>
    <w:rsid w:val="005A2802"/>
    <w:rsid w:val="005A2AEF"/>
    <w:rsid w:val="005A30AF"/>
    <w:rsid w:val="005A30E4"/>
    <w:rsid w:val="005A3D5E"/>
    <w:rsid w:val="005A3DBC"/>
    <w:rsid w:val="005A3E98"/>
    <w:rsid w:val="005A458B"/>
    <w:rsid w:val="005A4B79"/>
    <w:rsid w:val="005A4EA1"/>
    <w:rsid w:val="005A597D"/>
    <w:rsid w:val="005A5D3D"/>
    <w:rsid w:val="005A6640"/>
    <w:rsid w:val="005A66DF"/>
    <w:rsid w:val="005A678B"/>
    <w:rsid w:val="005A682B"/>
    <w:rsid w:val="005A6EA8"/>
    <w:rsid w:val="005A7102"/>
    <w:rsid w:val="005A7216"/>
    <w:rsid w:val="005A75A7"/>
    <w:rsid w:val="005A75E2"/>
    <w:rsid w:val="005A77BD"/>
    <w:rsid w:val="005A7D0B"/>
    <w:rsid w:val="005A7D50"/>
    <w:rsid w:val="005A7F0D"/>
    <w:rsid w:val="005B023E"/>
    <w:rsid w:val="005B08C3"/>
    <w:rsid w:val="005B0BD9"/>
    <w:rsid w:val="005B0DBF"/>
    <w:rsid w:val="005B0F9C"/>
    <w:rsid w:val="005B155B"/>
    <w:rsid w:val="005B1B4C"/>
    <w:rsid w:val="005B1E37"/>
    <w:rsid w:val="005B1FD1"/>
    <w:rsid w:val="005B2B4C"/>
    <w:rsid w:val="005B2C4A"/>
    <w:rsid w:val="005B343E"/>
    <w:rsid w:val="005B3998"/>
    <w:rsid w:val="005B3B57"/>
    <w:rsid w:val="005B3F89"/>
    <w:rsid w:val="005B3FB2"/>
    <w:rsid w:val="005B445D"/>
    <w:rsid w:val="005B4BF0"/>
    <w:rsid w:val="005B4DA6"/>
    <w:rsid w:val="005B4EF3"/>
    <w:rsid w:val="005B5198"/>
    <w:rsid w:val="005B5227"/>
    <w:rsid w:val="005B5411"/>
    <w:rsid w:val="005B5527"/>
    <w:rsid w:val="005B57A5"/>
    <w:rsid w:val="005B5828"/>
    <w:rsid w:val="005B5976"/>
    <w:rsid w:val="005B5C8E"/>
    <w:rsid w:val="005B5E48"/>
    <w:rsid w:val="005B65CD"/>
    <w:rsid w:val="005B65D2"/>
    <w:rsid w:val="005B6B31"/>
    <w:rsid w:val="005B6EBB"/>
    <w:rsid w:val="005B70FD"/>
    <w:rsid w:val="005B728F"/>
    <w:rsid w:val="005B73D2"/>
    <w:rsid w:val="005B74B9"/>
    <w:rsid w:val="005B764E"/>
    <w:rsid w:val="005B781C"/>
    <w:rsid w:val="005B7C09"/>
    <w:rsid w:val="005C0451"/>
    <w:rsid w:val="005C09EC"/>
    <w:rsid w:val="005C0DE4"/>
    <w:rsid w:val="005C0EDF"/>
    <w:rsid w:val="005C118A"/>
    <w:rsid w:val="005C12F1"/>
    <w:rsid w:val="005C1565"/>
    <w:rsid w:val="005C16E2"/>
    <w:rsid w:val="005C171A"/>
    <w:rsid w:val="005C17EA"/>
    <w:rsid w:val="005C19E1"/>
    <w:rsid w:val="005C268B"/>
    <w:rsid w:val="005C3357"/>
    <w:rsid w:val="005C3679"/>
    <w:rsid w:val="005C3853"/>
    <w:rsid w:val="005C38A6"/>
    <w:rsid w:val="005C38DE"/>
    <w:rsid w:val="005C3CCD"/>
    <w:rsid w:val="005C3CDB"/>
    <w:rsid w:val="005C3D24"/>
    <w:rsid w:val="005C3D6C"/>
    <w:rsid w:val="005C3F47"/>
    <w:rsid w:val="005C400C"/>
    <w:rsid w:val="005C442F"/>
    <w:rsid w:val="005C447A"/>
    <w:rsid w:val="005C47FD"/>
    <w:rsid w:val="005C4B86"/>
    <w:rsid w:val="005C4D29"/>
    <w:rsid w:val="005C4D4C"/>
    <w:rsid w:val="005C4E14"/>
    <w:rsid w:val="005C55EC"/>
    <w:rsid w:val="005C5BF3"/>
    <w:rsid w:val="005C5CBA"/>
    <w:rsid w:val="005C6309"/>
    <w:rsid w:val="005C63C3"/>
    <w:rsid w:val="005C6AD7"/>
    <w:rsid w:val="005C6B84"/>
    <w:rsid w:val="005C6ED9"/>
    <w:rsid w:val="005C70EF"/>
    <w:rsid w:val="005C71AF"/>
    <w:rsid w:val="005C7447"/>
    <w:rsid w:val="005C774F"/>
    <w:rsid w:val="005C7AB6"/>
    <w:rsid w:val="005C7B95"/>
    <w:rsid w:val="005C7E4E"/>
    <w:rsid w:val="005D00D0"/>
    <w:rsid w:val="005D0204"/>
    <w:rsid w:val="005D02AF"/>
    <w:rsid w:val="005D0710"/>
    <w:rsid w:val="005D07FA"/>
    <w:rsid w:val="005D1764"/>
    <w:rsid w:val="005D21DE"/>
    <w:rsid w:val="005D29CA"/>
    <w:rsid w:val="005D2B29"/>
    <w:rsid w:val="005D2CBE"/>
    <w:rsid w:val="005D367C"/>
    <w:rsid w:val="005D39A4"/>
    <w:rsid w:val="005D3B88"/>
    <w:rsid w:val="005D4088"/>
    <w:rsid w:val="005D47E8"/>
    <w:rsid w:val="005D4828"/>
    <w:rsid w:val="005D4A48"/>
    <w:rsid w:val="005D4E41"/>
    <w:rsid w:val="005D4F0A"/>
    <w:rsid w:val="005D5947"/>
    <w:rsid w:val="005D595F"/>
    <w:rsid w:val="005D5963"/>
    <w:rsid w:val="005D5B64"/>
    <w:rsid w:val="005D5E8E"/>
    <w:rsid w:val="005D6281"/>
    <w:rsid w:val="005D661B"/>
    <w:rsid w:val="005D6A38"/>
    <w:rsid w:val="005D6BE1"/>
    <w:rsid w:val="005D71E2"/>
    <w:rsid w:val="005D7D25"/>
    <w:rsid w:val="005D7D36"/>
    <w:rsid w:val="005E012C"/>
    <w:rsid w:val="005E0132"/>
    <w:rsid w:val="005E035E"/>
    <w:rsid w:val="005E0D85"/>
    <w:rsid w:val="005E0F74"/>
    <w:rsid w:val="005E1025"/>
    <w:rsid w:val="005E11EA"/>
    <w:rsid w:val="005E12AE"/>
    <w:rsid w:val="005E13A6"/>
    <w:rsid w:val="005E19F1"/>
    <w:rsid w:val="005E1DAD"/>
    <w:rsid w:val="005E23DA"/>
    <w:rsid w:val="005E24E6"/>
    <w:rsid w:val="005E2817"/>
    <w:rsid w:val="005E2981"/>
    <w:rsid w:val="005E2E7F"/>
    <w:rsid w:val="005E2F79"/>
    <w:rsid w:val="005E3005"/>
    <w:rsid w:val="005E319E"/>
    <w:rsid w:val="005E3307"/>
    <w:rsid w:val="005E3330"/>
    <w:rsid w:val="005E341E"/>
    <w:rsid w:val="005E351F"/>
    <w:rsid w:val="005E3D65"/>
    <w:rsid w:val="005E42D7"/>
    <w:rsid w:val="005E4408"/>
    <w:rsid w:val="005E5065"/>
    <w:rsid w:val="005E54BE"/>
    <w:rsid w:val="005E5760"/>
    <w:rsid w:val="005E5858"/>
    <w:rsid w:val="005E5EAB"/>
    <w:rsid w:val="005E604C"/>
    <w:rsid w:val="005E60CC"/>
    <w:rsid w:val="005E646F"/>
    <w:rsid w:val="005E6836"/>
    <w:rsid w:val="005E6846"/>
    <w:rsid w:val="005E68DD"/>
    <w:rsid w:val="005E6B20"/>
    <w:rsid w:val="005E6D3F"/>
    <w:rsid w:val="005E6E2E"/>
    <w:rsid w:val="005E6E80"/>
    <w:rsid w:val="005E7475"/>
    <w:rsid w:val="005E7506"/>
    <w:rsid w:val="005E7518"/>
    <w:rsid w:val="005E7EFE"/>
    <w:rsid w:val="005E7FD3"/>
    <w:rsid w:val="005F0582"/>
    <w:rsid w:val="005F091F"/>
    <w:rsid w:val="005F0E10"/>
    <w:rsid w:val="005F1113"/>
    <w:rsid w:val="005F1653"/>
    <w:rsid w:val="005F1B7D"/>
    <w:rsid w:val="005F1CFA"/>
    <w:rsid w:val="005F1EB7"/>
    <w:rsid w:val="005F1F40"/>
    <w:rsid w:val="005F200C"/>
    <w:rsid w:val="005F20B9"/>
    <w:rsid w:val="005F2159"/>
    <w:rsid w:val="005F2630"/>
    <w:rsid w:val="005F2E02"/>
    <w:rsid w:val="005F3339"/>
    <w:rsid w:val="005F334A"/>
    <w:rsid w:val="005F39AD"/>
    <w:rsid w:val="005F3C28"/>
    <w:rsid w:val="005F3EB6"/>
    <w:rsid w:val="005F435C"/>
    <w:rsid w:val="005F50DE"/>
    <w:rsid w:val="005F51F7"/>
    <w:rsid w:val="005F5468"/>
    <w:rsid w:val="005F56FA"/>
    <w:rsid w:val="005F581D"/>
    <w:rsid w:val="005F5C00"/>
    <w:rsid w:val="005F5E00"/>
    <w:rsid w:val="005F5FC5"/>
    <w:rsid w:val="005F6264"/>
    <w:rsid w:val="005F6A50"/>
    <w:rsid w:val="005F6A90"/>
    <w:rsid w:val="005F6BD2"/>
    <w:rsid w:val="005F71FB"/>
    <w:rsid w:val="005F7519"/>
    <w:rsid w:val="005F75BE"/>
    <w:rsid w:val="005F7843"/>
    <w:rsid w:val="005F7C6E"/>
    <w:rsid w:val="005F7E6F"/>
    <w:rsid w:val="00600128"/>
    <w:rsid w:val="00600AF8"/>
    <w:rsid w:val="00600C3B"/>
    <w:rsid w:val="0060129D"/>
    <w:rsid w:val="00601483"/>
    <w:rsid w:val="00601696"/>
    <w:rsid w:val="00601BD6"/>
    <w:rsid w:val="00601C70"/>
    <w:rsid w:val="0060206C"/>
    <w:rsid w:val="00602D76"/>
    <w:rsid w:val="00602E73"/>
    <w:rsid w:val="006034BF"/>
    <w:rsid w:val="0060370C"/>
    <w:rsid w:val="00603C10"/>
    <w:rsid w:val="00603CC8"/>
    <w:rsid w:val="006041F9"/>
    <w:rsid w:val="00605253"/>
    <w:rsid w:val="006052E0"/>
    <w:rsid w:val="0060537D"/>
    <w:rsid w:val="00605454"/>
    <w:rsid w:val="006056CB"/>
    <w:rsid w:val="00605781"/>
    <w:rsid w:val="00605C07"/>
    <w:rsid w:val="00605F27"/>
    <w:rsid w:val="0060676E"/>
    <w:rsid w:val="00606870"/>
    <w:rsid w:val="00606C24"/>
    <w:rsid w:val="00606CD2"/>
    <w:rsid w:val="00606D56"/>
    <w:rsid w:val="00606E87"/>
    <w:rsid w:val="00607227"/>
    <w:rsid w:val="006072A0"/>
    <w:rsid w:val="0060772A"/>
    <w:rsid w:val="00607914"/>
    <w:rsid w:val="00607B70"/>
    <w:rsid w:val="00607D51"/>
    <w:rsid w:val="00607DE4"/>
    <w:rsid w:val="00607FB5"/>
    <w:rsid w:val="00610030"/>
    <w:rsid w:val="006100E6"/>
    <w:rsid w:val="00610255"/>
    <w:rsid w:val="006107C2"/>
    <w:rsid w:val="006107DD"/>
    <w:rsid w:val="00610BB7"/>
    <w:rsid w:val="0061105E"/>
    <w:rsid w:val="00611139"/>
    <w:rsid w:val="006114D7"/>
    <w:rsid w:val="00612871"/>
    <w:rsid w:val="0061293A"/>
    <w:rsid w:val="00612B4F"/>
    <w:rsid w:val="00612BC8"/>
    <w:rsid w:val="00612E27"/>
    <w:rsid w:val="00612F13"/>
    <w:rsid w:val="00613D6E"/>
    <w:rsid w:val="00614122"/>
    <w:rsid w:val="0061414B"/>
    <w:rsid w:val="00614255"/>
    <w:rsid w:val="006150E8"/>
    <w:rsid w:val="0061592C"/>
    <w:rsid w:val="006163B6"/>
    <w:rsid w:val="00616A4C"/>
    <w:rsid w:val="00616D64"/>
    <w:rsid w:val="00617CC7"/>
    <w:rsid w:val="00617FDB"/>
    <w:rsid w:val="0062024D"/>
    <w:rsid w:val="006202DC"/>
    <w:rsid w:val="00620673"/>
    <w:rsid w:val="0062074D"/>
    <w:rsid w:val="006209AB"/>
    <w:rsid w:val="00620AC9"/>
    <w:rsid w:val="00620E59"/>
    <w:rsid w:val="00620E62"/>
    <w:rsid w:val="00620E87"/>
    <w:rsid w:val="00621A48"/>
    <w:rsid w:val="00621A56"/>
    <w:rsid w:val="00621DD6"/>
    <w:rsid w:val="00621ED1"/>
    <w:rsid w:val="00622342"/>
    <w:rsid w:val="006224D7"/>
    <w:rsid w:val="00622D62"/>
    <w:rsid w:val="00622ED1"/>
    <w:rsid w:val="006231EB"/>
    <w:rsid w:val="0062380E"/>
    <w:rsid w:val="00624373"/>
    <w:rsid w:val="00624882"/>
    <w:rsid w:val="00624C9D"/>
    <w:rsid w:val="00624CB2"/>
    <w:rsid w:val="00625289"/>
    <w:rsid w:val="00625808"/>
    <w:rsid w:val="00625A36"/>
    <w:rsid w:val="00626257"/>
    <w:rsid w:val="0062692D"/>
    <w:rsid w:val="00626953"/>
    <w:rsid w:val="00626A19"/>
    <w:rsid w:val="00626AE2"/>
    <w:rsid w:val="00626C2D"/>
    <w:rsid w:val="0062724A"/>
    <w:rsid w:val="00627315"/>
    <w:rsid w:val="00627A28"/>
    <w:rsid w:val="00627A3C"/>
    <w:rsid w:val="00627AEB"/>
    <w:rsid w:val="00627AFD"/>
    <w:rsid w:val="006300C1"/>
    <w:rsid w:val="006300E6"/>
    <w:rsid w:val="0063086F"/>
    <w:rsid w:val="00630911"/>
    <w:rsid w:val="00630FF0"/>
    <w:rsid w:val="006315FD"/>
    <w:rsid w:val="00631806"/>
    <w:rsid w:val="00631A5D"/>
    <w:rsid w:val="006322A8"/>
    <w:rsid w:val="0063246A"/>
    <w:rsid w:val="006328E6"/>
    <w:rsid w:val="00632AA7"/>
    <w:rsid w:val="00632F44"/>
    <w:rsid w:val="006333C7"/>
    <w:rsid w:val="006333F0"/>
    <w:rsid w:val="00633536"/>
    <w:rsid w:val="00633B43"/>
    <w:rsid w:val="0063428B"/>
    <w:rsid w:val="006346B0"/>
    <w:rsid w:val="00634738"/>
    <w:rsid w:val="006350CF"/>
    <w:rsid w:val="00635251"/>
    <w:rsid w:val="0063538F"/>
    <w:rsid w:val="006354D1"/>
    <w:rsid w:val="006356DD"/>
    <w:rsid w:val="006356E9"/>
    <w:rsid w:val="00635844"/>
    <w:rsid w:val="00635A5A"/>
    <w:rsid w:val="00635ACF"/>
    <w:rsid w:val="00635BBB"/>
    <w:rsid w:val="00636175"/>
    <w:rsid w:val="0063640B"/>
    <w:rsid w:val="006367E3"/>
    <w:rsid w:val="0063710D"/>
    <w:rsid w:val="0063741E"/>
    <w:rsid w:val="006376BF"/>
    <w:rsid w:val="00637837"/>
    <w:rsid w:val="00637896"/>
    <w:rsid w:val="00637C7B"/>
    <w:rsid w:val="00637F7A"/>
    <w:rsid w:val="006400D1"/>
    <w:rsid w:val="00640798"/>
    <w:rsid w:val="0064079E"/>
    <w:rsid w:val="00640869"/>
    <w:rsid w:val="0064123E"/>
    <w:rsid w:val="006419F2"/>
    <w:rsid w:val="00641A31"/>
    <w:rsid w:val="00641B82"/>
    <w:rsid w:val="0064205E"/>
    <w:rsid w:val="00642300"/>
    <w:rsid w:val="006429CC"/>
    <w:rsid w:val="006429E3"/>
    <w:rsid w:val="00642FC6"/>
    <w:rsid w:val="006430C1"/>
    <w:rsid w:val="00643226"/>
    <w:rsid w:val="00643522"/>
    <w:rsid w:val="00643528"/>
    <w:rsid w:val="00643D8F"/>
    <w:rsid w:val="00643E8E"/>
    <w:rsid w:val="00644301"/>
    <w:rsid w:val="006444E2"/>
    <w:rsid w:val="00644661"/>
    <w:rsid w:val="006446A0"/>
    <w:rsid w:val="006446FC"/>
    <w:rsid w:val="00644962"/>
    <w:rsid w:val="00645527"/>
    <w:rsid w:val="00645C20"/>
    <w:rsid w:val="00645CAA"/>
    <w:rsid w:val="00645FA5"/>
    <w:rsid w:val="006466B0"/>
    <w:rsid w:val="00646C5B"/>
    <w:rsid w:val="00646F07"/>
    <w:rsid w:val="0064718A"/>
    <w:rsid w:val="0064739C"/>
    <w:rsid w:val="006474B3"/>
    <w:rsid w:val="00647529"/>
    <w:rsid w:val="00647C11"/>
    <w:rsid w:val="00650283"/>
    <w:rsid w:val="00650BFC"/>
    <w:rsid w:val="00651155"/>
    <w:rsid w:val="00651619"/>
    <w:rsid w:val="0065176A"/>
    <w:rsid w:val="00651AC9"/>
    <w:rsid w:val="0065203D"/>
    <w:rsid w:val="00652355"/>
    <w:rsid w:val="00652869"/>
    <w:rsid w:val="00652A1D"/>
    <w:rsid w:val="00652BAC"/>
    <w:rsid w:val="00652BCC"/>
    <w:rsid w:val="00652CF7"/>
    <w:rsid w:val="006534D3"/>
    <w:rsid w:val="00653564"/>
    <w:rsid w:val="00653621"/>
    <w:rsid w:val="00653A19"/>
    <w:rsid w:val="0065453E"/>
    <w:rsid w:val="00654B8E"/>
    <w:rsid w:val="00654F97"/>
    <w:rsid w:val="006550B3"/>
    <w:rsid w:val="006551DB"/>
    <w:rsid w:val="0065525E"/>
    <w:rsid w:val="006553B5"/>
    <w:rsid w:val="00655CC0"/>
    <w:rsid w:val="0065607D"/>
    <w:rsid w:val="0065609F"/>
    <w:rsid w:val="00656402"/>
    <w:rsid w:val="0065682B"/>
    <w:rsid w:val="00656BE2"/>
    <w:rsid w:val="00656C35"/>
    <w:rsid w:val="00656E90"/>
    <w:rsid w:val="00656F01"/>
    <w:rsid w:val="006572D6"/>
    <w:rsid w:val="0065755B"/>
    <w:rsid w:val="00657913"/>
    <w:rsid w:val="00657C52"/>
    <w:rsid w:val="00660386"/>
    <w:rsid w:val="00660546"/>
    <w:rsid w:val="00660620"/>
    <w:rsid w:val="00660801"/>
    <w:rsid w:val="0066099F"/>
    <w:rsid w:val="00660D70"/>
    <w:rsid w:val="00660E9F"/>
    <w:rsid w:val="00660F80"/>
    <w:rsid w:val="00660FEC"/>
    <w:rsid w:val="00661935"/>
    <w:rsid w:val="00661A3A"/>
    <w:rsid w:val="00661EE2"/>
    <w:rsid w:val="00661FCE"/>
    <w:rsid w:val="00662288"/>
    <w:rsid w:val="00662CFD"/>
    <w:rsid w:val="00663502"/>
    <w:rsid w:val="00663540"/>
    <w:rsid w:val="00663640"/>
    <w:rsid w:val="00663E70"/>
    <w:rsid w:val="00664660"/>
    <w:rsid w:val="00664905"/>
    <w:rsid w:val="00664E1F"/>
    <w:rsid w:val="006652BB"/>
    <w:rsid w:val="006652CA"/>
    <w:rsid w:val="0066554A"/>
    <w:rsid w:val="006657CB"/>
    <w:rsid w:val="00665884"/>
    <w:rsid w:val="00665F49"/>
    <w:rsid w:val="00665F96"/>
    <w:rsid w:val="00666171"/>
    <w:rsid w:val="00666919"/>
    <w:rsid w:val="00666E93"/>
    <w:rsid w:val="00667263"/>
    <w:rsid w:val="006672B9"/>
    <w:rsid w:val="00667706"/>
    <w:rsid w:val="00667C88"/>
    <w:rsid w:val="00670079"/>
    <w:rsid w:val="0067023D"/>
    <w:rsid w:val="006702C5"/>
    <w:rsid w:val="006702FC"/>
    <w:rsid w:val="00671823"/>
    <w:rsid w:val="006719E6"/>
    <w:rsid w:val="00671A79"/>
    <w:rsid w:val="00672BD0"/>
    <w:rsid w:val="00672CB1"/>
    <w:rsid w:val="00672CD6"/>
    <w:rsid w:val="00672EA2"/>
    <w:rsid w:val="00673319"/>
    <w:rsid w:val="0067362A"/>
    <w:rsid w:val="006736BD"/>
    <w:rsid w:val="0067383A"/>
    <w:rsid w:val="0067397A"/>
    <w:rsid w:val="00673990"/>
    <w:rsid w:val="00673AEB"/>
    <w:rsid w:val="00674017"/>
    <w:rsid w:val="006744B7"/>
    <w:rsid w:val="00674C55"/>
    <w:rsid w:val="00674CF9"/>
    <w:rsid w:val="00675079"/>
    <w:rsid w:val="00675706"/>
    <w:rsid w:val="00675CBD"/>
    <w:rsid w:val="006762B9"/>
    <w:rsid w:val="00676490"/>
    <w:rsid w:val="00676E02"/>
    <w:rsid w:val="00676E64"/>
    <w:rsid w:val="00676F6B"/>
    <w:rsid w:val="00677059"/>
    <w:rsid w:val="006773E4"/>
    <w:rsid w:val="0067769C"/>
    <w:rsid w:val="006777CA"/>
    <w:rsid w:val="00677838"/>
    <w:rsid w:val="0067790B"/>
    <w:rsid w:val="00677A32"/>
    <w:rsid w:val="00677A34"/>
    <w:rsid w:val="0068030D"/>
    <w:rsid w:val="0068055D"/>
    <w:rsid w:val="0068063E"/>
    <w:rsid w:val="00680843"/>
    <w:rsid w:val="00680A7E"/>
    <w:rsid w:val="00680BD6"/>
    <w:rsid w:val="00680E5E"/>
    <w:rsid w:val="00680ED8"/>
    <w:rsid w:val="00681030"/>
    <w:rsid w:val="0068111A"/>
    <w:rsid w:val="006813E8"/>
    <w:rsid w:val="00681A61"/>
    <w:rsid w:val="00681D9E"/>
    <w:rsid w:val="00681F00"/>
    <w:rsid w:val="00682300"/>
    <w:rsid w:val="0068232E"/>
    <w:rsid w:val="00682377"/>
    <w:rsid w:val="006830D7"/>
    <w:rsid w:val="0068311B"/>
    <w:rsid w:val="006836B8"/>
    <w:rsid w:val="00683856"/>
    <w:rsid w:val="00683963"/>
    <w:rsid w:val="00683D48"/>
    <w:rsid w:val="00683EA9"/>
    <w:rsid w:val="00683FF9"/>
    <w:rsid w:val="006840A9"/>
    <w:rsid w:val="006842B5"/>
    <w:rsid w:val="00684D90"/>
    <w:rsid w:val="00684EF4"/>
    <w:rsid w:val="00685083"/>
    <w:rsid w:val="00685F7D"/>
    <w:rsid w:val="006864E0"/>
    <w:rsid w:val="00686985"/>
    <w:rsid w:val="00686ED4"/>
    <w:rsid w:val="00687075"/>
    <w:rsid w:val="00687113"/>
    <w:rsid w:val="00687316"/>
    <w:rsid w:val="006874DE"/>
    <w:rsid w:val="00687BDF"/>
    <w:rsid w:val="00687EA8"/>
    <w:rsid w:val="00687EFD"/>
    <w:rsid w:val="00690139"/>
    <w:rsid w:val="006902E0"/>
    <w:rsid w:val="00690354"/>
    <w:rsid w:val="00690F93"/>
    <w:rsid w:val="0069109C"/>
    <w:rsid w:val="00691144"/>
    <w:rsid w:val="006914E5"/>
    <w:rsid w:val="00692006"/>
    <w:rsid w:val="00692104"/>
    <w:rsid w:val="0069223B"/>
    <w:rsid w:val="0069278E"/>
    <w:rsid w:val="006928B2"/>
    <w:rsid w:val="00692A4F"/>
    <w:rsid w:val="0069303D"/>
    <w:rsid w:val="00693173"/>
    <w:rsid w:val="00693586"/>
    <w:rsid w:val="00693A74"/>
    <w:rsid w:val="00693D2B"/>
    <w:rsid w:val="00693D9F"/>
    <w:rsid w:val="00693DDA"/>
    <w:rsid w:val="00693E06"/>
    <w:rsid w:val="006940DD"/>
    <w:rsid w:val="00694159"/>
    <w:rsid w:val="00694560"/>
    <w:rsid w:val="00694BCF"/>
    <w:rsid w:val="00694E24"/>
    <w:rsid w:val="00694E38"/>
    <w:rsid w:val="00694EC5"/>
    <w:rsid w:val="00695042"/>
    <w:rsid w:val="0069519C"/>
    <w:rsid w:val="00695BA6"/>
    <w:rsid w:val="00695C1B"/>
    <w:rsid w:val="00695D30"/>
    <w:rsid w:val="006966A0"/>
    <w:rsid w:val="00696E78"/>
    <w:rsid w:val="00696F41"/>
    <w:rsid w:val="00697024"/>
    <w:rsid w:val="00697882"/>
    <w:rsid w:val="00697CF5"/>
    <w:rsid w:val="006A0249"/>
    <w:rsid w:val="006A0B91"/>
    <w:rsid w:val="006A1596"/>
    <w:rsid w:val="006A1A76"/>
    <w:rsid w:val="006A1AC3"/>
    <w:rsid w:val="006A1C51"/>
    <w:rsid w:val="006A1D90"/>
    <w:rsid w:val="006A20AB"/>
    <w:rsid w:val="006A2254"/>
    <w:rsid w:val="006A2295"/>
    <w:rsid w:val="006A24DB"/>
    <w:rsid w:val="006A2505"/>
    <w:rsid w:val="006A2BB9"/>
    <w:rsid w:val="006A2FBF"/>
    <w:rsid w:val="006A3BBC"/>
    <w:rsid w:val="006A3C3E"/>
    <w:rsid w:val="006A3ECD"/>
    <w:rsid w:val="006A3F43"/>
    <w:rsid w:val="006A3FED"/>
    <w:rsid w:val="006A4074"/>
    <w:rsid w:val="006A429A"/>
    <w:rsid w:val="006A46C8"/>
    <w:rsid w:val="006A4744"/>
    <w:rsid w:val="006A495D"/>
    <w:rsid w:val="006A4BF5"/>
    <w:rsid w:val="006A4FFC"/>
    <w:rsid w:val="006A5514"/>
    <w:rsid w:val="006A598A"/>
    <w:rsid w:val="006A6078"/>
    <w:rsid w:val="006A65BA"/>
    <w:rsid w:val="006A6B25"/>
    <w:rsid w:val="006A6CE0"/>
    <w:rsid w:val="006A72F2"/>
    <w:rsid w:val="006A76F0"/>
    <w:rsid w:val="006A774C"/>
    <w:rsid w:val="006A7C9F"/>
    <w:rsid w:val="006A7CEF"/>
    <w:rsid w:val="006A7D6E"/>
    <w:rsid w:val="006A7E79"/>
    <w:rsid w:val="006B04C2"/>
    <w:rsid w:val="006B0612"/>
    <w:rsid w:val="006B1397"/>
    <w:rsid w:val="006B14CF"/>
    <w:rsid w:val="006B1AAA"/>
    <w:rsid w:val="006B1B80"/>
    <w:rsid w:val="006B1ECD"/>
    <w:rsid w:val="006B2102"/>
    <w:rsid w:val="006B2197"/>
    <w:rsid w:val="006B21A1"/>
    <w:rsid w:val="006B2261"/>
    <w:rsid w:val="006B241B"/>
    <w:rsid w:val="006B279C"/>
    <w:rsid w:val="006B2910"/>
    <w:rsid w:val="006B2E0C"/>
    <w:rsid w:val="006B31A6"/>
    <w:rsid w:val="006B329D"/>
    <w:rsid w:val="006B396A"/>
    <w:rsid w:val="006B39EC"/>
    <w:rsid w:val="006B3B45"/>
    <w:rsid w:val="006B3CE9"/>
    <w:rsid w:val="006B3D00"/>
    <w:rsid w:val="006B4029"/>
    <w:rsid w:val="006B413D"/>
    <w:rsid w:val="006B4806"/>
    <w:rsid w:val="006B4A23"/>
    <w:rsid w:val="006B4A5E"/>
    <w:rsid w:val="006B4A81"/>
    <w:rsid w:val="006B4FD4"/>
    <w:rsid w:val="006B50CC"/>
    <w:rsid w:val="006B5154"/>
    <w:rsid w:val="006B531A"/>
    <w:rsid w:val="006B53D5"/>
    <w:rsid w:val="006B5589"/>
    <w:rsid w:val="006B5802"/>
    <w:rsid w:val="006B5F1C"/>
    <w:rsid w:val="006B6821"/>
    <w:rsid w:val="006B6839"/>
    <w:rsid w:val="006B68E5"/>
    <w:rsid w:val="006B6E8F"/>
    <w:rsid w:val="006B7650"/>
    <w:rsid w:val="006B768E"/>
    <w:rsid w:val="006B76F8"/>
    <w:rsid w:val="006B775A"/>
    <w:rsid w:val="006B787A"/>
    <w:rsid w:val="006B7A2C"/>
    <w:rsid w:val="006B7A4D"/>
    <w:rsid w:val="006B7ACA"/>
    <w:rsid w:val="006B7C3A"/>
    <w:rsid w:val="006B7F57"/>
    <w:rsid w:val="006C007C"/>
    <w:rsid w:val="006C0099"/>
    <w:rsid w:val="006C05DC"/>
    <w:rsid w:val="006C081F"/>
    <w:rsid w:val="006C08F0"/>
    <w:rsid w:val="006C1317"/>
    <w:rsid w:val="006C15B8"/>
    <w:rsid w:val="006C15B9"/>
    <w:rsid w:val="006C188B"/>
    <w:rsid w:val="006C1FEE"/>
    <w:rsid w:val="006C2271"/>
    <w:rsid w:val="006C2310"/>
    <w:rsid w:val="006C2942"/>
    <w:rsid w:val="006C30C5"/>
    <w:rsid w:val="006C33FE"/>
    <w:rsid w:val="006C35D4"/>
    <w:rsid w:val="006C38A5"/>
    <w:rsid w:val="006C3C45"/>
    <w:rsid w:val="006C435C"/>
    <w:rsid w:val="006C46C6"/>
    <w:rsid w:val="006C4B49"/>
    <w:rsid w:val="006C4C43"/>
    <w:rsid w:val="006C4E67"/>
    <w:rsid w:val="006C4FA7"/>
    <w:rsid w:val="006C5206"/>
    <w:rsid w:val="006C52A3"/>
    <w:rsid w:val="006C56C9"/>
    <w:rsid w:val="006C59A9"/>
    <w:rsid w:val="006C5A7E"/>
    <w:rsid w:val="006C5F71"/>
    <w:rsid w:val="006C61C2"/>
    <w:rsid w:val="006C62DA"/>
    <w:rsid w:val="006C6368"/>
    <w:rsid w:val="006C6442"/>
    <w:rsid w:val="006C73CB"/>
    <w:rsid w:val="006C780B"/>
    <w:rsid w:val="006C79EB"/>
    <w:rsid w:val="006C7A72"/>
    <w:rsid w:val="006C7C8D"/>
    <w:rsid w:val="006D0217"/>
    <w:rsid w:val="006D03B0"/>
    <w:rsid w:val="006D053D"/>
    <w:rsid w:val="006D0667"/>
    <w:rsid w:val="006D0BA6"/>
    <w:rsid w:val="006D1069"/>
    <w:rsid w:val="006D1113"/>
    <w:rsid w:val="006D165E"/>
    <w:rsid w:val="006D1CEC"/>
    <w:rsid w:val="006D1FD3"/>
    <w:rsid w:val="006D23B0"/>
    <w:rsid w:val="006D258E"/>
    <w:rsid w:val="006D2871"/>
    <w:rsid w:val="006D2EA2"/>
    <w:rsid w:val="006D30E5"/>
    <w:rsid w:val="006D3309"/>
    <w:rsid w:val="006D3345"/>
    <w:rsid w:val="006D336E"/>
    <w:rsid w:val="006D338F"/>
    <w:rsid w:val="006D37F9"/>
    <w:rsid w:val="006D3831"/>
    <w:rsid w:val="006D3AFF"/>
    <w:rsid w:val="006D3E93"/>
    <w:rsid w:val="006D3EA3"/>
    <w:rsid w:val="006D40C6"/>
    <w:rsid w:val="006D4570"/>
    <w:rsid w:val="006D4B8E"/>
    <w:rsid w:val="006D4C22"/>
    <w:rsid w:val="006D5279"/>
    <w:rsid w:val="006D53C7"/>
    <w:rsid w:val="006D54E2"/>
    <w:rsid w:val="006D5681"/>
    <w:rsid w:val="006D5706"/>
    <w:rsid w:val="006D661E"/>
    <w:rsid w:val="006D6629"/>
    <w:rsid w:val="006D6AE1"/>
    <w:rsid w:val="006D6E4C"/>
    <w:rsid w:val="006D7583"/>
    <w:rsid w:val="006D793D"/>
    <w:rsid w:val="006D79B5"/>
    <w:rsid w:val="006D7B7C"/>
    <w:rsid w:val="006D7E38"/>
    <w:rsid w:val="006E0047"/>
    <w:rsid w:val="006E0137"/>
    <w:rsid w:val="006E0291"/>
    <w:rsid w:val="006E096B"/>
    <w:rsid w:val="006E097E"/>
    <w:rsid w:val="006E09E7"/>
    <w:rsid w:val="006E0AAC"/>
    <w:rsid w:val="006E0AD6"/>
    <w:rsid w:val="006E0B70"/>
    <w:rsid w:val="006E0BFF"/>
    <w:rsid w:val="006E0F11"/>
    <w:rsid w:val="006E18BE"/>
    <w:rsid w:val="006E18FE"/>
    <w:rsid w:val="006E1CA7"/>
    <w:rsid w:val="006E29D1"/>
    <w:rsid w:val="006E2A30"/>
    <w:rsid w:val="006E2AD7"/>
    <w:rsid w:val="006E37C1"/>
    <w:rsid w:val="006E3D95"/>
    <w:rsid w:val="006E3F7F"/>
    <w:rsid w:val="006E4153"/>
    <w:rsid w:val="006E425C"/>
    <w:rsid w:val="006E4359"/>
    <w:rsid w:val="006E443C"/>
    <w:rsid w:val="006E45A5"/>
    <w:rsid w:val="006E4726"/>
    <w:rsid w:val="006E5134"/>
    <w:rsid w:val="006E5417"/>
    <w:rsid w:val="006E54E5"/>
    <w:rsid w:val="006E55A6"/>
    <w:rsid w:val="006E5618"/>
    <w:rsid w:val="006E5621"/>
    <w:rsid w:val="006E567F"/>
    <w:rsid w:val="006E570D"/>
    <w:rsid w:val="006E5B52"/>
    <w:rsid w:val="006E6267"/>
    <w:rsid w:val="006E6374"/>
    <w:rsid w:val="006E6629"/>
    <w:rsid w:val="006E67DF"/>
    <w:rsid w:val="006E6A02"/>
    <w:rsid w:val="006E6BAC"/>
    <w:rsid w:val="006E6C20"/>
    <w:rsid w:val="006E6C9D"/>
    <w:rsid w:val="006E7080"/>
    <w:rsid w:val="006E70E5"/>
    <w:rsid w:val="006E72C4"/>
    <w:rsid w:val="006E7526"/>
    <w:rsid w:val="006E7686"/>
    <w:rsid w:val="006E7945"/>
    <w:rsid w:val="006E79B9"/>
    <w:rsid w:val="006E7FDA"/>
    <w:rsid w:val="006F03D8"/>
    <w:rsid w:val="006F0443"/>
    <w:rsid w:val="006F05CF"/>
    <w:rsid w:val="006F069B"/>
    <w:rsid w:val="006F08E4"/>
    <w:rsid w:val="006F0E03"/>
    <w:rsid w:val="006F109D"/>
    <w:rsid w:val="006F116B"/>
    <w:rsid w:val="006F15F9"/>
    <w:rsid w:val="006F1CBC"/>
    <w:rsid w:val="006F1CC3"/>
    <w:rsid w:val="006F205E"/>
    <w:rsid w:val="006F235E"/>
    <w:rsid w:val="006F25E8"/>
    <w:rsid w:val="006F2D80"/>
    <w:rsid w:val="006F2E25"/>
    <w:rsid w:val="006F34AF"/>
    <w:rsid w:val="006F34C9"/>
    <w:rsid w:val="006F3696"/>
    <w:rsid w:val="006F3C4C"/>
    <w:rsid w:val="006F3FC6"/>
    <w:rsid w:val="006F4919"/>
    <w:rsid w:val="006F49DF"/>
    <w:rsid w:val="006F4A10"/>
    <w:rsid w:val="006F4AE3"/>
    <w:rsid w:val="006F4C79"/>
    <w:rsid w:val="006F4E06"/>
    <w:rsid w:val="006F4FBD"/>
    <w:rsid w:val="006F50AA"/>
    <w:rsid w:val="006F54BE"/>
    <w:rsid w:val="006F54F0"/>
    <w:rsid w:val="006F55AE"/>
    <w:rsid w:val="006F55D5"/>
    <w:rsid w:val="006F56F2"/>
    <w:rsid w:val="006F5987"/>
    <w:rsid w:val="006F5E22"/>
    <w:rsid w:val="006F5F48"/>
    <w:rsid w:val="006F65D0"/>
    <w:rsid w:val="006F6841"/>
    <w:rsid w:val="006F69E9"/>
    <w:rsid w:val="006F6D5D"/>
    <w:rsid w:val="006F78CB"/>
    <w:rsid w:val="006F79AA"/>
    <w:rsid w:val="006F7CEA"/>
    <w:rsid w:val="00700745"/>
    <w:rsid w:val="007009BC"/>
    <w:rsid w:val="0070103F"/>
    <w:rsid w:val="00701089"/>
    <w:rsid w:val="007016E7"/>
    <w:rsid w:val="007017A3"/>
    <w:rsid w:val="007019D3"/>
    <w:rsid w:val="0070205F"/>
    <w:rsid w:val="007026C0"/>
    <w:rsid w:val="00702828"/>
    <w:rsid w:val="007029C6"/>
    <w:rsid w:val="00702BB3"/>
    <w:rsid w:val="00702F17"/>
    <w:rsid w:val="00703327"/>
    <w:rsid w:val="007033B2"/>
    <w:rsid w:val="007033DC"/>
    <w:rsid w:val="00703B79"/>
    <w:rsid w:val="00703C85"/>
    <w:rsid w:val="00703FB0"/>
    <w:rsid w:val="00704D4D"/>
    <w:rsid w:val="00704DDA"/>
    <w:rsid w:val="00704E54"/>
    <w:rsid w:val="00704F09"/>
    <w:rsid w:val="00705105"/>
    <w:rsid w:val="0070536A"/>
    <w:rsid w:val="00705A1D"/>
    <w:rsid w:val="00705BA8"/>
    <w:rsid w:val="00705C21"/>
    <w:rsid w:val="007063BB"/>
    <w:rsid w:val="0070650D"/>
    <w:rsid w:val="0070682F"/>
    <w:rsid w:val="00706C56"/>
    <w:rsid w:val="00706FFF"/>
    <w:rsid w:val="007075FD"/>
    <w:rsid w:val="00707CB5"/>
    <w:rsid w:val="00707ECE"/>
    <w:rsid w:val="00710866"/>
    <w:rsid w:val="00710997"/>
    <w:rsid w:val="00711450"/>
    <w:rsid w:val="00711AFF"/>
    <w:rsid w:val="00711DC9"/>
    <w:rsid w:val="007123C6"/>
    <w:rsid w:val="0071244C"/>
    <w:rsid w:val="00712676"/>
    <w:rsid w:val="007126E8"/>
    <w:rsid w:val="007127E6"/>
    <w:rsid w:val="00712D23"/>
    <w:rsid w:val="00712D52"/>
    <w:rsid w:val="00712EAB"/>
    <w:rsid w:val="00712F49"/>
    <w:rsid w:val="00713366"/>
    <w:rsid w:val="00713543"/>
    <w:rsid w:val="007138B4"/>
    <w:rsid w:val="00713A43"/>
    <w:rsid w:val="00713BC4"/>
    <w:rsid w:val="00713EDA"/>
    <w:rsid w:val="0071400C"/>
    <w:rsid w:val="0071401D"/>
    <w:rsid w:val="00714355"/>
    <w:rsid w:val="007144DC"/>
    <w:rsid w:val="0071466C"/>
    <w:rsid w:val="00714BC5"/>
    <w:rsid w:val="00714E39"/>
    <w:rsid w:val="00714FA0"/>
    <w:rsid w:val="00714FAE"/>
    <w:rsid w:val="007152B3"/>
    <w:rsid w:val="007154A4"/>
    <w:rsid w:val="00715AA3"/>
    <w:rsid w:val="00715DF1"/>
    <w:rsid w:val="00715F49"/>
    <w:rsid w:val="00716012"/>
    <w:rsid w:val="0071669C"/>
    <w:rsid w:val="007168B9"/>
    <w:rsid w:val="00716BE2"/>
    <w:rsid w:val="00716E99"/>
    <w:rsid w:val="0071749A"/>
    <w:rsid w:val="00717868"/>
    <w:rsid w:val="007179BE"/>
    <w:rsid w:val="00717A5F"/>
    <w:rsid w:val="00717A81"/>
    <w:rsid w:val="00717B89"/>
    <w:rsid w:val="00720068"/>
    <w:rsid w:val="007204B7"/>
    <w:rsid w:val="007206A9"/>
    <w:rsid w:val="0072087A"/>
    <w:rsid w:val="00720899"/>
    <w:rsid w:val="00720BB6"/>
    <w:rsid w:val="00720D7C"/>
    <w:rsid w:val="0072109A"/>
    <w:rsid w:val="00721195"/>
    <w:rsid w:val="00721530"/>
    <w:rsid w:val="0072161F"/>
    <w:rsid w:val="007219EB"/>
    <w:rsid w:val="00721B76"/>
    <w:rsid w:val="00721E5A"/>
    <w:rsid w:val="00722358"/>
    <w:rsid w:val="00722540"/>
    <w:rsid w:val="00722624"/>
    <w:rsid w:val="0072279B"/>
    <w:rsid w:val="00722920"/>
    <w:rsid w:val="007235FC"/>
    <w:rsid w:val="007236FB"/>
    <w:rsid w:val="007237C5"/>
    <w:rsid w:val="00723B02"/>
    <w:rsid w:val="00724240"/>
    <w:rsid w:val="00724289"/>
    <w:rsid w:val="0072467A"/>
    <w:rsid w:val="00724949"/>
    <w:rsid w:val="00724BF8"/>
    <w:rsid w:val="00724C20"/>
    <w:rsid w:val="00724CE2"/>
    <w:rsid w:val="0072515F"/>
    <w:rsid w:val="0072518B"/>
    <w:rsid w:val="00725A2F"/>
    <w:rsid w:val="00725AE0"/>
    <w:rsid w:val="00725B10"/>
    <w:rsid w:val="00725BDD"/>
    <w:rsid w:val="007262F4"/>
    <w:rsid w:val="0072665B"/>
    <w:rsid w:val="0072678B"/>
    <w:rsid w:val="007268F8"/>
    <w:rsid w:val="00727595"/>
    <w:rsid w:val="00727F2B"/>
    <w:rsid w:val="00727F81"/>
    <w:rsid w:val="0073004A"/>
    <w:rsid w:val="007309D1"/>
    <w:rsid w:val="00730B3D"/>
    <w:rsid w:val="00731121"/>
    <w:rsid w:val="00731592"/>
    <w:rsid w:val="00731C84"/>
    <w:rsid w:val="00731F47"/>
    <w:rsid w:val="00732642"/>
    <w:rsid w:val="007327F7"/>
    <w:rsid w:val="00733284"/>
    <w:rsid w:val="007336CA"/>
    <w:rsid w:val="00733EAA"/>
    <w:rsid w:val="00733F0D"/>
    <w:rsid w:val="00733FB3"/>
    <w:rsid w:val="007340D5"/>
    <w:rsid w:val="00734793"/>
    <w:rsid w:val="007349BA"/>
    <w:rsid w:val="00734A27"/>
    <w:rsid w:val="00734BD5"/>
    <w:rsid w:val="00734E31"/>
    <w:rsid w:val="007353BE"/>
    <w:rsid w:val="00735760"/>
    <w:rsid w:val="007358CC"/>
    <w:rsid w:val="00735C5C"/>
    <w:rsid w:val="00735F5E"/>
    <w:rsid w:val="007363DE"/>
    <w:rsid w:val="007364AD"/>
    <w:rsid w:val="007364B5"/>
    <w:rsid w:val="0073667C"/>
    <w:rsid w:val="00736C82"/>
    <w:rsid w:val="00736D78"/>
    <w:rsid w:val="00736DCC"/>
    <w:rsid w:val="00736ED9"/>
    <w:rsid w:val="00736FA0"/>
    <w:rsid w:val="00737051"/>
    <w:rsid w:val="007376D7"/>
    <w:rsid w:val="0073782A"/>
    <w:rsid w:val="00737946"/>
    <w:rsid w:val="00737BFC"/>
    <w:rsid w:val="00737D26"/>
    <w:rsid w:val="0074017E"/>
    <w:rsid w:val="007404A3"/>
    <w:rsid w:val="00740ADA"/>
    <w:rsid w:val="00740CEB"/>
    <w:rsid w:val="00740EB3"/>
    <w:rsid w:val="00740F74"/>
    <w:rsid w:val="00740F7D"/>
    <w:rsid w:val="0074112C"/>
    <w:rsid w:val="00741340"/>
    <w:rsid w:val="00741348"/>
    <w:rsid w:val="00741483"/>
    <w:rsid w:val="007414C3"/>
    <w:rsid w:val="007417D0"/>
    <w:rsid w:val="007428EB"/>
    <w:rsid w:val="0074354E"/>
    <w:rsid w:val="0074411E"/>
    <w:rsid w:val="00744436"/>
    <w:rsid w:val="007448D9"/>
    <w:rsid w:val="00744DA8"/>
    <w:rsid w:val="00744E2C"/>
    <w:rsid w:val="007455E9"/>
    <w:rsid w:val="0074595D"/>
    <w:rsid w:val="007459E8"/>
    <w:rsid w:val="00745A94"/>
    <w:rsid w:val="00745B51"/>
    <w:rsid w:val="007469B6"/>
    <w:rsid w:val="00746DE1"/>
    <w:rsid w:val="00747355"/>
    <w:rsid w:val="007475DA"/>
    <w:rsid w:val="00747728"/>
    <w:rsid w:val="0074784C"/>
    <w:rsid w:val="00747C46"/>
    <w:rsid w:val="00747C6F"/>
    <w:rsid w:val="00750253"/>
    <w:rsid w:val="007502DC"/>
    <w:rsid w:val="0075036B"/>
    <w:rsid w:val="00750452"/>
    <w:rsid w:val="007508A8"/>
    <w:rsid w:val="0075090D"/>
    <w:rsid w:val="00750ADE"/>
    <w:rsid w:val="00750EB3"/>
    <w:rsid w:val="007511C9"/>
    <w:rsid w:val="0075148F"/>
    <w:rsid w:val="0075150E"/>
    <w:rsid w:val="00751534"/>
    <w:rsid w:val="007516A9"/>
    <w:rsid w:val="0075187D"/>
    <w:rsid w:val="00751938"/>
    <w:rsid w:val="00751A93"/>
    <w:rsid w:val="00751ED4"/>
    <w:rsid w:val="00752462"/>
    <w:rsid w:val="0075275C"/>
    <w:rsid w:val="007528F8"/>
    <w:rsid w:val="007529BC"/>
    <w:rsid w:val="00752B73"/>
    <w:rsid w:val="0075321A"/>
    <w:rsid w:val="0075336C"/>
    <w:rsid w:val="0075343D"/>
    <w:rsid w:val="00753894"/>
    <w:rsid w:val="00753A70"/>
    <w:rsid w:val="00753E96"/>
    <w:rsid w:val="00753F2E"/>
    <w:rsid w:val="00754086"/>
    <w:rsid w:val="007541AD"/>
    <w:rsid w:val="0075424D"/>
    <w:rsid w:val="0075468B"/>
    <w:rsid w:val="007546CA"/>
    <w:rsid w:val="007546EA"/>
    <w:rsid w:val="0075499C"/>
    <w:rsid w:val="0075538E"/>
    <w:rsid w:val="0075555C"/>
    <w:rsid w:val="0075574C"/>
    <w:rsid w:val="00755ACC"/>
    <w:rsid w:val="00755DC1"/>
    <w:rsid w:val="0075657E"/>
    <w:rsid w:val="007567E6"/>
    <w:rsid w:val="00756896"/>
    <w:rsid w:val="00756D6A"/>
    <w:rsid w:val="00756FA2"/>
    <w:rsid w:val="0075776B"/>
    <w:rsid w:val="00757AE2"/>
    <w:rsid w:val="00760A50"/>
    <w:rsid w:val="00760CCE"/>
    <w:rsid w:val="00760E14"/>
    <w:rsid w:val="00760F08"/>
    <w:rsid w:val="00761041"/>
    <w:rsid w:val="007612FF"/>
    <w:rsid w:val="007618AE"/>
    <w:rsid w:val="00761D37"/>
    <w:rsid w:val="00761E85"/>
    <w:rsid w:val="007623FA"/>
    <w:rsid w:val="007624AC"/>
    <w:rsid w:val="007625B5"/>
    <w:rsid w:val="00762766"/>
    <w:rsid w:val="00762BA9"/>
    <w:rsid w:val="00762CEE"/>
    <w:rsid w:val="00762E34"/>
    <w:rsid w:val="0076315C"/>
    <w:rsid w:val="00763C23"/>
    <w:rsid w:val="00763EBB"/>
    <w:rsid w:val="00763ECB"/>
    <w:rsid w:val="00764088"/>
    <w:rsid w:val="0076494F"/>
    <w:rsid w:val="00764E0A"/>
    <w:rsid w:val="007652BF"/>
    <w:rsid w:val="007654FE"/>
    <w:rsid w:val="00765605"/>
    <w:rsid w:val="007656C6"/>
    <w:rsid w:val="00765AD2"/>
    <w:rsid w:val="00765C4D"/>
    <w:rsid w:val="007662E0"/>
    <w:rsid w:val="00766455"/>
    <w:rsid w:val="00766462"/>
    <w:rsid w:val="00766BE0"/>
    <w:rsid w:val="0076737B"/>
    <w:rsid w:val="0076754B"/>
    <w:rsid w:val="007705DC"/>
    <w:rsid w:val="00771058"/>
    <w:rsid w:val="0077193D"/>
    <w:rsid w:val="00771DC8"/>
    <w:rsid w:val="00771E1B"/>
    <w:rsid w:val="00771F0E"/>
    <w:rsid w:val="00772967"/>
    <w:rsid w:val="00772E0E"/>
    <w:rsid w:val="00772E56"/>
    <w:rsid w:val="00773D0A"/>
    <w:rsid w:val="00774124"/>
    <w:rsid w:val="0077425E"/>
    <w:rsid w:val="00774504"/>
    <w:rsid w:val="007756CB"/>
    <w:rsid w:val="00775BDE"/>
    <w:rsid w:val="00776079"/>
    <w:rsid w:val="007763F3"/>
    <w:rsid w:val="0077681D"/>
    <w:rsid w:val="00776866"/>
    <w:rsid w:val="00776B1B"/>
    <w:rsid w:val="00776BF8"/>
    <w:rsid w:val="00776C50"/>
    <w:rsid w:val="00776EA9"/>
    <w:rsid w:val="00777229"/>
    <w:rsid w:val="007776D3"/>
    <w:rsid w:val="00777B07"/>
    <w:rsid w:val="00777C7E"/>
    <w:rsid w:val="00777CDF"/>
    <w:rsid w:val="0078006F"/>
    <w:rsid w:val="007801B9"/>
    <w:rsid w:val="007805FB"/>
    <w:rsid w:val="00780736"/>
    <w:rsid w:val="0078076B"/>
    <w:rsid w:val="00780C44"/>
    <w:rsid w:val="00780E15"/>
    <w:rsid w:val="0078101B"/>
    <w:rsid w:val="00781650"/>
    <w:rsid w:val="00781951"/>
    <w:rsid w:val="00781A52"/>
    <w:rsid w:val="00781A6F"/>
    <w:rsid w:val="00781AB6"/>
    <w:rsid w:val="00781EA7"/>
    <w:rsid w:val="007822B9"/>
    <w:rsid w:val="007824DF"/>
    <w:rsid w:val="007828C8"/>
    <w:rsid w:val="00782F02"/>
    <w:rsid w:val="00783ADF"/>
    <w:rsid w:val="0078405A"/>
    <w:rsid w:val="007840C3"/>
    <w:rsid w:val="0078414C"/>
    <w:rsid w:val="007841DE"/>
    <w:rsid w:val="0078457B"/>
    <w:rsid w:val="0078463F"/>
    <w:rsid w:val="007848B1"/>
    <w:rsid w:val="0078492E"/>
    <w:rsid w:val="00785130"/>
    <w:rsid w:val="00785314"/>
    <w:rsid w:val="00785482"/>
    <w:rsid w:val="007855AF"/>
    <w:rsid w:val="00785B9A"/>
    <w:rsid w:val="00785E8B"/>
    <w:rsid w:val="00785EA1"/>
    <w:rsid w:val="00785F81"/>
    <w:rsid w:val="00785FBA"/>
    <w:rsid w:val="00785FFD"/>
    <w:rsid w:val="0078615E"/>
    <w:rsid w:val="007861C8"/>
    <w:rsid w:val="007861FE"/>
    <w:rsid w:val="007868BB"/>
    <w:rsid w:val="00786A17"/>
    <w:rsid w:val="00786A36"/>
    <w:rsid w:val="00786B5D"/>
    <w:rsid w:val="00786C05"/>
    <w:rsid w:val="00786F37"/>
    <w:rsid w:val="00786FF0"/>
    <w:rsid w:val="00787041"/>
    <w:rsid w:val="00787121"/>
    <w:rsid w:val="00787194"/>
    <w:rsid w:val="007873D8"/>
    <w:rsid w:val="00787554"/>
    <w:rsid w:val="00787A34"/>
    <w:rsid w:val="007901A8"/>
    <w:rsid w:val="0079028C"/>
    <w:rsid w:val="007905DF"/>
    <w:rsid w:val="00790BE6"/>
    <w:rsid w:val="00790F4C"/>
    <w:rsid w:val="0079129E"/>
    <w:rsid w:val="00791527"/>
    <w:rsid w:val="00791B4A"/>
    <w:rsid w:val="00791BD6"/>
    <w:rsid w:val="00791D3A"/>
    <w:rsid w:val="00792C8D"/>
    <w:rsid w:val="007934C8"/>
    <w:rsid w:val="00793558"/>
    <w:rsid w:val="00793613"/>
    <w:rsid w:val="00793802"/>
    <w:rsid w:val="007939EB"/>
    <w:rsid w:val="00793C42"/>
    <w:rsid w:val="0079440B"/>
    <w:rsid w:val="007946B7"/>
    <w:rsid w:val="0079472E"/>
    <w:rsid w:val="00794CEA"/>
    <w:rsid w:val="00794EA0"/>
    <w:rsid w:val="00794F34"/>
    <w:rsid w:val="00795049"/>
    <w:rsid w:val="007951E1"/>
    <w:rsid w:val="0079623E"/>
    <w:rsid w:val="007962AE"/>
    <w:rsid w:val="00796723"/>
    <w:rsid w:val="0079678C"/>
    <w:rsid w:val="00796985"/>
    <w:rsid w:val="00796DFC"/>
    <w:rsid w:val="007970D4"/>
    <w:rsid w:val="00797316"/>
    <w:rsid w:val="007A0046"/>
    <w:rsid w:val="007A02A0"/>
    <w:rsid w:val="007A0765"/>
    <w:rsid w:val="007A0CBC"/>
    <w:rsid w:val="007A1561"/>
    <w:rsid w:val="007A1695"/>
    <w:rsid w:val="007A16D8"/>
    <w:rsid w:val="007A179A"/>
    <w:rsid w:val="007A18E4"/>
    <w:rsid w:val="007A19B2"/>
    <w:rsid w:val="007A1E14"/>
    <w:rsid w:val="007A2405"/>
    <w:rsid w:val="007A2A0C"/>
    <w:rsid w:val="007A2DCD"/>
    <w:rsid w:val="007A31CA"/>
    <w:rsid w:val="007A3957"/>
    <w:rsid w:val="007A3A51"/>
    <w:rsid w:val="007A3C00"/>
    <w:rsid w:val="007A440C"/>
    <w:rsid w:val="007A4432"/>
    <w:rsid w:val="007A448B"/>
    <w:rsid w:val="007A44F3"/>
    <w:rsid w:val="007A4D4E"/>
    <w:rsid w:val="007A5182"/>
    <w:rsid w:val="007A5201"/>
    <w:rsid w:val="007A60D2"/>
    <w:rsid w:val="007A640B"/>
    <w:rsid w:val="007A65C8"/>
    <w:rsid w:val="007A679A"/>
    <w:rsid w:val="007A6E58"/>
    <w:rsid w:val="007A717A"/>
    <w:rsid w:val="007A7188"/>
    <w:rsid w:val="007A736A"/>
    <w:rsid w:val="007A73A2"/>
    <w:rsid w:val="007A76BC"/>
    <w:rsid w:val="007A7932"/>
    <w:rsid w:val="007A7B53"/>
    <w:rsid w:val="007A7CD2"/>
    <w:rsid w:val="007A7FE9"/>
    <w:rsid w:val="007B0222"/>
    <w:rsid w:val="007B0300"/>
    <w:rsid w:val="007B0312"/>
    <w:rsid w:val="007B06AA"/>
    <w:rsid w:val="007B0913"/>
    <w:rsid w:val="007B0A7B"/>
    <w:rsid w:val="007B1460"/>
    <w:rsid w:val="007B1B96"/>
    <w:rsid w:val="007B1E38"/>
    <w:rsid w:val="007B1ECC"/>
    <w:rsid w:val="007B1FA1"/>
    <w:rsid w:val="007B1FBA"/>
    <w:rsid w:val="007B2232"/>
    <w:rsid w:val="007B39A6"/>
    <w:rsid w:val="007B4597"/>
    <w:rsid w:val="007B49B6"/>
    <w:rsid w:val="007B4BBE"/>
    <w:rsid w:val="007B4C65"/>
    <w:rsid w:val="007B4FD5"/>
    <w:rsid w:val="007B584B"/>
    <w:rsid w:val="007B5A8F"/>
    <w:rsid w:val="007B5B43"/>
    <w:rsid w:val="007B5CE2"/>
    <w:rsid w:val="007B6036"/>
    <w:rsid w:val="007B6255"/>
    <w:rsid w:val="007B64D4"/>
    <w:rsid w:val="007B6545"/>
    <w:rsid w:val="007B66DA"/>
    <w:rsid w:val="007B67E0"/>
    <w:rsid w:val="007B68C1"/>
    <w:rsid w:val="007B68EA"/>
    <w:rsid w:val="007B6B62"/>
    <w:rsid w:val="007B6C73"/>
    <w:rsid w:val="007B74D2"/>
    <w:rsid w:val="007B7AB3"/>
    <w:rsid w:val="007B7CB3"/>
    <w:rsid w:val="007B7DB3"/>
    <w:rsid w:val="007B7EC2"/>
    <w:rsid w:val="007B7F82"/>
    <w:rsid w:val="007C0014"/>
    <w:rsid w:val="007C0639"/>
    <w:rsid w:val="007C0A11"/>
    <w:rsid w:val="007C0B1F"/>
    <w:rsid w:val="007C0B8B"/>
    <w:rsid w:val="007C0CF3"/>
    <w:rsid w:val="007C0D0C"/>
    <w:rsid w:val="007C0DFB"/>
    <w:rsid w:val="007C159A"/>
    <w:rsid w:val="007C1603"/>
    <w:rsid w:val="007C1796"/>
    <w:rsid w:val="007C197B"/>
    <w:rsid w:val="007C1ADA"/>
    <w:rsid w:val="007C1D62"/>
    <w:rsid w:val="007C1E91"/>
    <w:rsid w:val="007C1F7A"/>
    <w:rsid w:val="007C1FAB"/>
    <w:rsid w:val="007C2358"/>
    <w:rsid w:val="007C2548"/>
    <w:rsid w:val="007C2586"/>
    <w:rsid w:val="007C2594"/>
    <w:rsid w:val="007C2702"/>
    <w:rsid w:val="007C3033"/>
    <w:rsid w:val="007C323E"/>
    <w:rsid w:val="007C331D"/>
    <w:rsid w:val="007C3427"/>
    <w:rsid w:val="007C34A6"/>
    <w:rsid w:val="007C38E8"/>
    <w:rsid w:val="007C40E0"/>
    <w:rsid w:val="007C4168"/>
    <w:rsid w:val="007C4A94"/>
    <w:rsid w:val="007C4D41"/>
    <w:rsid w:val="007C4D93"/>
    <w:rsid w:val="007C4ED4"/>
    <w:rsid w:val="007C4F64"/>
    <w:rsid w:val="007C58B3"/>
    <w:rsid w:val="007C5A02"/>
    <w:rsid w:val="007C5BB5"/>
    <w:rsid w:val="007C5C79"/>
    <w:rsid w:val="007C5F3A"/>
    <w:rsid w:val="007C6435"/>
    <w:rsid w:val="007C64D6"/>
    <w:rsid w:val="007C66C9"/>
    <w:rsid w:val="007C6896"/>
    <w:rsid w:val="007C6EFE"/>
    <w:rsid w:val="007C74E7"/>
    <w:rsid w:val="007C7712"/>
    <w:rsid w:val="007C7B89"/>
    <w:rsid w:val="007C7C07"/>
    <w:rsid w:val="007D0236"/>
    <w:rsid w:val="007D0BC0"/>
    <w:rsid w:val="007D0F35"/>
    <w:rsid w:val="007D0F3C"/>
    <w:rsid w:val="007D1EEF"/>
    <w:rsid w:val="007D2095"/>
    <w:rsid w:val="007D21D9"/>
    <w:rsid w:val="007D255F"/>
    <w:rsid w:val="007D2B56"/>
    <w:rsid w:val="007D2C97"/>
    <w:rsid w:val="007D2DB4"/>
    <w:rsid w:val="007D37B1"/>
    <w:rsid w:val="007D3C56"/>
    <w:rsid w:val="007D3CAA"/>
    <w:rsid w:val="007D3CD3"/>
    <w:rsid w:val="007D46E9"/>
    <w:rsid w:val="007D514F"/>
    <w:rsid w:val="007D52DE"/>
    <w:rsid w:val="007D555F"/>
    <w:rsid w:val="007D55DA"/>
    <w:rsid w:val="007D5614"/>
    <w:rsid w:val="007D5899"/>
    <w:rsid w:val="007D5AC2"/>
    <w:rsid w:val="007D6131"/>
    <w:rsid w:val="007D6401"/>
    <w:rsid w:val="007D6482"/>
    <w:rsid w:val="007D6702"/>
    <w:rsid w:val="007D685F"/>
    <w:rsid w:val="007D76A9"/>
    <w:rsid w:val="007D7736"/>
    <w:rsid w:val="007D78B1"/>
    <w:rsid w:val="007D78F1"/>
    <w:rsid w:val="007D7C87"/>
    <w:rsid w:val="007D7D41"/>
    <w:rsid w:val="007D7DF3"/>
    <w:rsid w:val="007D7F2B"/>
    <w:rsid w:val="007E1088"/>
    <w:rsid w:val="007E1880"/>
    <w:rsid w:val="007E1E96"/>
    <w:rsid w:val="007E27D7"/>
    <w:rsid w:val="007E288D"/>
    <w:rsid w:val="007E2A6F"/>
    <w:rsid w:val="007E2E11"/>
    <w:rsid w:val="007E2F3F"/>
    <w:rsid w:val="007E372F"/>
    <w:rsid w:val="007E3960"/>
    <w:rsid w:val="007E3D51"/>
    <w:rsid w:val="007E4600"/>
    <w:rsid w:val="007E4DCB"/>
    <w:rsid w:val="007E4F85"/>
    <w:rsid w:val="007E5562"/>
    <w:rsid w:val="007E5AB9"/>
    <w:rsid w:val="007E5BAF"/>
    <w:rsid w:val="007E5D02"/>
    <w:rsid w:val="007E5EF9"/>
    <w:rsid w:val="007E63FA"/>
    <w:rsid w:val="007E64AA"/>
    <w:rsid w:val="007E64AE"/>
    <w:rsid w:val="007E6A62"/>
    <w:rsid w:val="007E6A85"/>
    <w:rsid w:val="007E6D78"/>
    <w:rsid w:val="007E711E"/>
    <w:rsid w:val="007E71DB"/>
    <w:rsid w:val="007E74E1"/>
    <w:rsid w:val="007E7DCD"/>
    <w:rsid w:val="007F0162"/>
    <w:rsid w:val="007F058E"/>
    <w:rsid w:val="007F0683"/>
    <w:rsid w:val="007F094F"/>
    <w:rsid w:val="007F09FC"/>
    <w:rsid w:val="007F0ABC"/>
    <w:rsid w:val="007F0CA4"/>
    <w:rsid w:val="007F0D7D"/>
    <w:rsid w:val="007F0D87"/>
    <w:rsid w:val="007F0D99"/>
    <w:rsid w:val="007F0E6C"/>
    <w:rsid w:val="007F12A2"/>
    <w:rsid w:val="007F1C4D"/>
    <w:rsid w:val="007F1C7D"/>
    <w:rsid w:val="007F1DA1"/>
    <w:rsid w:val="007F23AE"/>
    <w:rsid w:val="007F26AA"/>
    <w:rsid w:val="007F2FAB"/>
    <w:rsid w:val="007F32C8"/>
    <w:rsid w:val="007F38F6"/>
    <w:rsid w:val="007F3A49"/>
    <w:rsid w:val="007F3AB4"/>
    <w:rsid w:val="007F3AB5"/>
    <w:rsid w:val="007F3D36"/>
    <w:rsid w:val="007F3D46"/>
    <w:rsid w:val="007F4255"/>
    <w:rsid w:val="007F43E2"/>
    <w:rsid w:val="007F448E"/>
    <w:rsid w:val="007F4772"/>
    <w:rsid w:val="007F47D3"/>
    <w:rsid w:val="007F499C"/>
    <w:rsid w:val="007F4BAE"/>
    <w:rsid w:val="007F4BFB"/>
    <w:rsid w:val="007F5A26"/>
    <w:rsid w:val="007F5E07"/>
    <w:rsid w:val="007F5FC9"/>
    <w:rsid w:val="007F6D8D"/>
    <w:rsid w:val="007F7B33"/>
    <w:rsid w:val="007F7FF4"/>
    <w:rsid w:val="00800564"/>
    <w:rsid w:val="0080070F"/>
    <w:rsid w:val="0080079B"/>
    <w:rsid w:val="00800B55"/>
    <w:rsid w:val="00800B8B"/>
    <w:rsid w:val="00800FE6"/>
    <w:rsid w:val="00801033"/>
    <w:rsid w:val="008010D6"/>
    <w:rsid w:val="00801D42"/>
    <w:rsid w:val="00801DC5"/>
    <w:rsid w:val="00802473"/>
    <w:rsid w:val="00802B47"/>
    <w:rsid w:val="00802B55"/>
    <w:rsid w:val="00802BE1"/>
    <w:rsid w:val="00802CB5"/>
    <w:rsid w:val="0080350C"/>
    <w:rsid w:val="008035CC"/>
    <w:rsid w:val="00803C20"/>
    <w:rsid w:val="00803D0D"/>
    <w:rsid w:val="00803EDC"/>
    <w:rsid w:val="00803F4C"/>
    <w:rsid w:val="008042AA"/>
    <w:rsid w:val="008043C1"/>
    <w:rsid w:val="0080452C"/>
    <w:rsid w:val="0080480F"/>
    <w:rsid w:val="00804D1E"/>
    <w:rsid w:val="00804DD9"/>
    <w:rsid w:val="00804EFE"/>
    <w:rsid w:val="00805710"/>
    <w:rsid w:val="00805738"/>
    <w:rsid w:val="0080599C"/>
    <w:rsid w:val="0080612E"/>
    <w:rsid w:val="0080617A"/>
    <w:rsid w:val="008061CE"/>
    <w:rsid w:val="0080626A"/>
    <w:rsid w:val="00806420"/>
    <w:rsid w:val="00806670"/>
    <w:rsid w:val="00806BA0"/>
    <w:rsid w:val="0080743A"/>
    <w:rsid w:val="008075F2"/>
    <w:rsid w:val="0080781F"/>
    <w:rsid w:val="0081096D"/>
    <w:rsid w:val="00810E81"/>
    <w:rsid w:val="00811424"/>
    <w:rsid w:val="0081163D"/>
    <w:rsid w:val="008118A6"/>
    <w:rsid w:val="00811B62"/>
    <w:rsid w:val="00811DB8"/>
    <w:rsid w:val="00811EA9"/>
    <w:rsid w:val="00811F97"/>
    <w:rsid w:val="0081216C"/>
    <w:rsid w:val="0081232C"/>
    <w:rsid w:val="008131B1"/>
    <w:rsid w:val="008134C8"/>
    <w:rsid w:val="008134DC"/>
    <w:rsid w:val="008137F0"/>
    <w:rsid w:val="008138A0"/>
    <w:rsid w:val="008138AE"/>
    <w:rsid w:val="00813A6F"/>
    <w:rsid w:val="00813EA0"/>
    <w:rsid w:val="0081493F"/>
    <w:rsid w:val="008149DB"/>
    <w:rsid w:val="00814A0E"/>
    <w:rsid w:val="00814AD1"/>
    <w:rsid w:val="00814FB6"/>
    <w:rsid w:val="00815033"/>
    <w:rsid w:val="008156D6"/>
    <w:rsid w:val="00815715"/>
    <w:rsid w:val="00815BB5"/>
    <w:rsid w:val="00815CBD"/>
    <w:rsid w:val="00815D5E"/>
    <w:rsid w:val="00815DE0"/>
    <w:rsid w:val="00815F77"/>
    <w:rsid w:val="00815FCB"/>
    <w:rsid w:val="0081648D"/>
    <w:rsid w:val="00817025"/>
    <w:rsid w:val="008170A6"/>
    <w:rsid w:val="00817289"/>
    <w:rsid w:val="00817379"/>
    <w:rsid w:val="00817650"/>
    <w:rsid w:val="00817721"/>
    <w:rsid w:val="008201B5"/>
    <w:rsid w:val="008204F0"/>
    <w:rsid w:val="008205AF"/>
    <w:rsid w:val="008208A3"/>
    <w:rsid w:val="008208A8"/>
    <w:rsid w:val="008209AC"/>
    <w:rsid w:val="00820C59"/>
    <w:rsid w:val="00820F1B"/>
    <w:rsid w:val="00821401"/>
    <w:rsid w:val="008216C6"/>
    <w:rsid w:val="008218FB"/>
    <w:rsid w:val="008219DB"/>
    <w:rsid w:val="00821A7E"/>
    <w:rsid w:val="0082201E"/>
    <w:rsid w:val="00822444"/>
    <w:rsid w:val="0082277F"/>
    <w:rsid w:val="008227A0"/>
    <w:rsid w:val="008227B1"/>
    <w:rsid w:val="0082382D"/>
    <w:rsid w:val="0082409B"/>
    <w:rsid w:val="00824607"/>
    <w:rsid w:val="0082464F"/>
    <w:rsid w:val="00824A5B"/>
    <w:rsid w:val="00824C6D"/>
    <w:rsid w:val="00825536"/>
    <w:rsid w:val="008255E7"/>
    <w:rsid w:val="00825C5D"/>
    <w:rsid w:val="00825E92"/>
    <w:rsid w:val="0082605A"/>
    <w:rsid w:val="0082610E"/>
    <w:rsid w:val="00826121"/>
    <w:rsid w:val="00826629"/>
    <w:rsid w:val="008269B5"/>
    <w:rsid w:val="00826B58"/>
    <w:rsid w:val="008270A3"/>
    <w:rsid w:val="008271DD"/>
    <w:rsid w:val="008275A9"/>
    <w:rsid w:val="008275DA"/>
    <w:rsid w:val="008279CD"/>
    <w:rsid w:val="00827E4F"/>
    <w:rsid w:val="008300E7"/>
    <w:rsid w:val="00830CC5"/>
    <w:rsid w:val="00830F39"/>
    <w:rsid w:val="0083105E"/>
    <w:rsid w:val="008310B7"/>
    <w:rsid w:val="00831387"/>
    <w:rsid w:val="00831780"/>
    <w:rsid w:val="00831F07"/>
    <w:rsid w:val="008321FF"/>
    <w:rsid w:val="008323DD"/>
    <w:rsid w:val="0083251E"/>
    <w:rsid w:val="00832768"/>
    <w:rsid w:val="00832842"/>
    <w:rsid w:val="00832ACE"/>
    <w:rsid w:val="00832ADA"/>
    <w:rsid w:val="00832EA1"/>
    <w:rsid w:val="0083309E"/>
    <w:rsid w:val="00833A93"/>
    <w:rsid w:val="0083450A"/>
    <w:rsid w:val="00834721"/>
    <w:rsid w:val="00834786"/>
    <w:rsid w:val="008349D2"/>
    <w:rsid w:val="008353AE"/>
    <w:rsid w:val="00835B58"/>
    <w:rsid w:val="00835C69"/>
    <w:rsid w:val="00835CF5"/>
    <w:rsid w:val="00835D4D"/>
    <w:rsid w:val="00835F12"/>
    <w:rsid w:val="0083639C"/>
    <w:rsid w:val="008367FB"/>
    <w:rsid w:val="00836E34"/>
    <w:rsid w:val="0083714A"/>
    <w:rsid w:val="0083717D"/>
    <w:rsid w:val="008372C9"/>
    <w:rsid w:val="008375CA"/>
    <w:rsid w:val="0083794A"/>
    <w:rsid w:val="00837A94"/>
    <w:rsid w:val="00840510"/>
    <w:rsid w:val="008405EF"/>
    <w:rsid w:val="00840AC1"/>
    <w:rsid w:val="00840CB8"/>
    <w:rsid w:val="00840E19"/>
    <w:rsid w:val="00840EFD"/>
    <w:rsid w:val="00840FDB"/>
    <w:rsid w:val="0084110D"/>
    <w:rsid w:val="00841627"/>
    <w:rsid w:val="00841C0D"/>
    <w:rsid w:val="00841D35"/>
    <w:rsid w:val="00841E92"/>
    <w:rsid w:val="00842165"/>
    <w:rsid w:val="0084219E"/>
    <w:rsid w:val="008423AE"/>
    <w:rsid w:val="0084253A"/>
    <w:rsid w:val="008426BA"/>
    <w:rsid w:val="008428CE"/>
    <w:rsid w:val="00842CC3"/>
    <w:rsid w:val="00842F88"/>
    <w:rsid w:val="00843346"/>
    <w:rsid w:val="008434C3"/>
    <w:rsid w:val="008436A9"/>
    <w:rsid w:val="00843777"/>
    <w:rsid w:val="0084378D"/>
    <w:rsid w:val="008437ED"/>
    <w:rsid w:val="008439F7"/>
    <w:rsid w:val="00843AF4"/>
    <w:rsid w:val="00843F15"/>
    <w:rsid w:val="00843F84"/>
    <w:rsid w:val="00843FC4"/>
    <w:rsid w:val="00844848"/>
    <w:rsid w:val="00844E1C"/>
    <w:rsid w:val="00844E63"/>
    <w:rsid w:val="00845307"/>
    <w:rsid w:val="00845990"/>
    <w:rsid w:val="00846210"/>
    <w:rsid w:val="008463F7"/>
    <w:rsid w:val="0084643A"/>
    <w:rsid w:val="0084713A"/>
    <w:rsid w:val="0084759A"/>
    <w:rsid w:val="00847745"/>
    <w:rsid w:val="00847BEC"/>
    <w:rsid w:val="00847D4C"/>
    <w:rsid w:val="00850171"/>
    <w:rsid w:val="008503ED"/>
    <w:rsid w:val="00850476"/>
    <w:rsid w:val="0085047D"/>
    <w:rsid w:val="00850523"/>
    <w:rsid w:val="008505F6"/>
    <w:rsid w:val="00850A42"/>
    <w:rsid w:val="008510B8"/>
    <w:rsid w:val="0085186F"/>
    <w:rsid w:val="008519E6"/>
    <w:rsid w:val="00851CC5"/>
    <w:rsid w:val="00852056"/>
    <w:rsid w:val="0085211D"/>
    <w:rsid w:val="008522CE"/>
    <w:rsid w:val="008523E8"/>
    <w:rsid w:val="008527A6"/>
    <w:rsid w:val="00852BE3"/>
    <w:rsid w:val="0085325C"/>
    <w:rsid w:val="0085332F"/>
    <w:rsid w:val="00853712"/>
    <w:rsid w:val="00853AC1"/>
    <w:rsid w:val="00853BEF"/>
    <w:rsid w:val="00854455"/>
    <w:rsid w:val="008549BB"/>
    <w:rsid w:val="00855180"/>
    <w:rsid w:val="0085544C"/>
    <w:rsid w:val="00855471"/>
    <w:rsid w:val="008560E6"/>
    <w:rsid w:val="00856386"/>
    <w:rsid w:val="008563EF"/>
    <w:rsid w:val="00856444"/>
    <w:rsid w:val="00856898"/>
    <w:rsid w:val="00856D62"/>
    <w:rsid w:val="00856E73"/>
    <w:rsid w:val="00856FA7"/>
    <w:rsid w:val="0085750D"/>
    <w:rsid w:val="0085781D"/>
    <w:rsid w:val="00857F6E"/>
    <w:rsid w:val="00860523"/>
    <w:rsid w:val="008605E7"/>
    <w:rsid w:val="00860685"/>
    <w:rsid w:val="008607AC"/>
    <w:rsid w:val="0086098C"/>
    <w:rsid w:val="00860C9A"/>
    <w:rsid w:val="00860F49"/>
    <w:rsid w:val="008611C8"/>
    <w:rsid w:val="00861A5D"/>
    <w:rsid w:val="008624E3"/>
    <w:rsid w:val="00862A09"/>
    <w:rsid w:val="008632F1"/>
    <w:rsid w:val="008634BB"/>
    <w:rsid w:val="008636CF"/>
    <w:rsid w:val="008638FC"/>
    <w:rsid w:val="00863D4F"/>
    <w:rsid w:val="00863F5C"/>
    <w:rsid w:val="00863F75"/>
    <w:rsid w:val="00864447"/>
    <w:rsid w:val="008644EB"/>
    <w:rsid w:val="008645AB"/>
    <w:rsid w:val="0086479F"/>
    <w:rsid w:val="008649B9"/>
    <w:rsid w:val="008651CD"/>
    <w:rsid w:val="00865451"/>
    <w:rsid w:val="00865542"/>
    <w:rsid w:val="0086561D"/>
    <w:rsid w:val="008656B8"/>
    <w:rsid w:val="00865808"/>
    <w:rsid w:val="008659A9"/>
    <w:rsid w:val="00865E44"/>
    <w:rsid w:val="00866157"/>
    <w:rsid w:val="0086629C"/>
    <w:rsid w:val="00866716"/>
    <w:rsid w:val="00866814"/>
    <w:rsid w:val="00866D69"/>
    <w:rsid w:val="00866E89"/>
    <w:rsid w:val="0086751F"/>
    <w:rsid w:val="00867F2A"/>
    <w:rsid w:val="00867F7B"/>
    <w:rsid w:val="008700C7"/>
    <w:rsid w:val="0087023C"/>
    <w:rsid w:val="0087038D"/>
    <w:rsid w:val="00870FEC"/>
    <w:rsid w:val="008717D7"/>
    <w:rsid w:val="00871879"/>
    <w:rsid w:val="00871CAA"/>
    <w:rsid w:val="008724E2"/>
    <w:rsid w:val="00872834"/>
    <w:rsid w:val="00873A57"/>
    <w:rsid w:val="00874512"/>
    <w:rsid w:val="008745BE"/>
    <w:rsid w:val="0087476C"/>
    <w:rsid w:val="00874964"/>
    <w:rsid w:val="008750E7"/>
    <w:rsid w:val="008754AB"/>
    <w:rsid w:val="00875A58"/>
    <w:rsid w:val="00875D0C"/>
    <w:rsid w:val="008761F4"/>
    <w:rsid w:val="00876394"/>
    <w:rsid w:val="0087650D"/>
    <w:rsid w:val="008768FF"/>
    <w:rsid w:val="00876AA2"/>
    <w:rsid w:val="00876C10"/>
    <w:rsid w:val="00876EEF"/>
    <w:rsid w:val="00876F4F"/>
    <w:rsid w:val="00877738"/>
    <w:rsid w:val="00877EA3"/>
    <w:rsid w:val="008804F5"/>
    <w:rsid w:val="00880507"/>
    <w:rsid w:val="0088062F"/>
    <w:rsid w:val="0088082E"/>
    <w:rsid w:val="008808CB"/>
    <w:rsid w:val="008808EB"/>
    <w:rsid w:val="00880956"/>
    <w:rsid w:val="00880E52"/>
    <w:rsid w:val="0088116E"/>
    <w:rsid w:val="00881699"/>
    <w:rsid w:val="008816A8"/>
    <w:rsid w:val="0088185F"/>
    <w:rsid w:val="00881EE6"/>
    <w:rsid w:val="00881FC5"/>
    <w:rsid w:val="00882610"/>
    <w:rsid w:val="00882886"/>
    <w:rsid w:val="00882C5F"/>
    <w:rsid w:val="00883673"/>
    <w:rsid w:val="00883748"/>
    <w:rsid w:val="00883967"/>
    <w:rsid w:val="00883ED9"/>
    <w:rsid w:val="00884034"/>
    <w:rsid w:val="0088446F"/>
    <w:rsid w:val="0088469E"/>
    <w:rsid w:val="0088475E"/>
    <w:rsid w:val="00884FF6"/>
    <w:rsid w:val="0088617E"/>
    <w:rsid w:val="008863F9"/>
    <w:rsid w:val="00886946"/>
    <w:rsid w:val="00887C05"/>
    <w:rsid w:val="00890926"/>
    <w:rsid w:val="00890A12"/>
    <w:rsid w:val="00890C8A"/>
    <w:rsid w:val="00890D0D"/>
    <w:rsid w:val="00890D3A"/>
    <w:rsid w:val="00891502"/>
    <w:rsid w:val="00891FBD"/>
    <w:rsid w:val="008921AA"/>
    <w:rsid w:val="008923C8"/>
    <w:rsid w:val="0089246C"/>
    <w:rsid w:val="008927E8"/>
    <w:rsid w:val="00893A5C"/>
    <w:rsid w:val="00893F46"/>
    <w:rsid w:val="00893FD5"/>
    <w:rsid w:val="0089413D"/>
    <w:rsid w:val="0089431A"/>
    <w:rsid w:val="00894B55"/>
    <w:rsid w:val="00894F7B"/>
    <w:rsid w:val="00895327"/>
    <w:rsid w:val="008958AE"/>
    <w:rsid w:val="00895A13"/>
    <w:rsid w:val="00895A70"/>
    <w:rsid w:val="00895FE9"/>
    <w:rsid w:val="00896303"/>
    <w:rsid w:val="008968C3"/>
    <w:rsid w:val="00896BD8"/>
    <w:rsid w:val="00896FF8"/>
    <w:rsid w:val="00897358"/>
    <w:rsid w:val="00897557"/>
    <w:rsid w:val="008975D9"/>
    <w:rsid w:val="0089767A"/>
    <w:rsid w:val="008976BB"/>
    <w:rsid w:val="00897795"/>
    <w:rsid w:val="008978E7"/>
    <w:rsid w:val="0089790B"/>
    <w:rsid w:val="008A010C"/>
    <w:rsid w:val="008A01F6"/>
    <w:rsid w:val="008A0200"/>
    <w:rsid w:val="008A05A8"/>
    <w:rsid w:val="008A0760"/>
    <w:rsid w:val="008A0912"/>
    <w:rsid w:val="008A1190"/>
    <w:rsid w:val="008A11A3"/>
    <w:rsid w:val="008A11C6"/>
    <w:rsid w:val="008A120D"/>
    <w:rsid w:val="008A15C7"/>
    <w:rsid w:val="008A17C1"/>
    <w:rsid w:val="008A19A8"/>
    <w:rsid w:val="008A1C06"/>
    <w:rsid w:val="008A2414"/>
    <w:rsid w:val="008A2853"/>
    <w:rsid w:val="008A2A01"/>
    <w:rsid w:val="008A2C51"/>
    <w:rsid w:val="008A2FD7"/>
    <w:rsid w:val="008A42C0"/>
    <w:rsid w:val="008A444B"/>
    <w:rsid w:val="008A4BB2"/>
    <w:rsid w:val="008A5047"/>
    <w:rsid w:val="008A5A95"/>
    <w:rsid w:val="008A6B6B"/>
    <w:rsid w:val="008A7120"/>
    <w:rsid w:val="008A73F2"/>
    <w:rsid w:val="008A7A87"/>
    <w:rsid w:val="008A7F85"/>
    <w:rsid w:val="008B0503"/>
    <w:rsid w:val="008B0B29"/>
    <w:rsid w:val="008B0B2D"/>
    <w:rsid w:val="008B1288"/>
    <w:rsid w:val="008B1AE7"/>
    <w:rsid w:val="008B1BCE"/>
    <w:rsid w:val="008B1CD7"/>
    <w:rsid w:val="008B206B"/>
    <w:rsid w:val="008B2391"/>
    <w:rsid w:val="008B251B"/>
    <w:rsid w:val="008B2563"/>
    <w:rsid w:val="008B2CF2"/>
    <w:rsid w:val="008B2D9A"/>
    <w:rsid w:val="008B2E86"/>
    <w:rsid w:val="008B3295"/>
    <w:rsid w:val="008B33CA"/>
    <w:rsid w:val="008B38D1"/>
    <w:rsid w:val="008B3D1B"/>
    <w:rsid w:val="008B4139"/>
    <w:rsid w:val="008B41CE"/>
    <w:rsid w:val="008B4445"/>
    <w:rsid w:val="008B4780"/>
    <w:rsid w:val="008B5246"/>
    <w:rsid w:val="008B5635"/>
    <w:rsid w:val="008B5989"/>
    <w:rsid w:val="008B59B5"/>
    <w:rsid w:val="008B5B05"/>
    <w:rsid w:val="008B5B0F"/>
    <w:rsid w:val="008B5E12"/>
    <w:rsid w:val="008B5FB0"/>
    <w:rsid w:val="008B629F"/>
    <w:rsid w:val="008B65CF"/>
    <w:rsid w:val="008B678F"/>
    <w:rsid w:val="008C061E"/>
    <w:rsid w:val="008C0709"/>
    <w:rsid w:val="008C0878"/>
    <w:rsid w:val="008C08B1"/>
    <w:rsid w:val="008C0984"/>
    <w:rsid w:val="008C0B5B"/>
    <w:rsid w:val="008C1040"/>
    <w:rsid w:val="008C10F2"/>
    <w:rsid w:val="008C1807"/>
    <w:rsid w:val="008C1AC0"/>
    <w:rsid w:val="008C1B61"/>
    <w:rsid w:val="008C2032"/>
    <w:rsid w:val="008C2254"/>
    <w:rsid w:val="008C258E"/>
    <w:rsid w:val="008C2625"/>
    <w:rsid w:val="008C2B54"/>
    <w:rsid w:val="008C3350"/>
    <w:rsid w:val="008C3544"/>
    <w:rsid w:val="008C359F"/>
    <w:rsid w:val="008C387A"/>
    <w:rsid w:val="008C3922"/>
    <w:rsid w:val="008C3E79"/>
    <w:rsid w:val="008C4202"/>
    <w:rsid w:val="008C4536"/>
    <w:rsid w:val="008C4AA2"/>
    <w:rsid w:val="008C4D1D"/>
    <w:rsid w:val="008C4F0D"/>
    <w:rsid w:val="008C5636"/>
    <w:rsid w:val="008C57ED"/>
    <w:rsid w:val="008C69F6"/>
    <w:rsid w:val="008C6AC6"/>
    <w:rsid w:val="008C6C86"/>
    <w:rsid w:val="008C78F1"/>
    <w:rsid w:val="008D022E"/>
    <w:rsid w:val="008D0ED1"/>
    <w:rsid w:val="008D1040"/>
    <w:rsid w:val="008D1149"/>
    <w:rsid w:val="008D1168"/>
    <w:rsid w:val="008D1D02"/>
    <w:rsid w:val="008D1EA4"/>
    <w:rsid w:val="008D1F6D"/>
    <w:rsid w:val="008D24E1"/>
    <w:rsid w:val="008D291D"/>
    <w:rsid w:val="008D2D99"/>
    <w:rsid w:val="008D2E4A"/>
    <w:rsid w:val="008D3176"/>
    <w:rsid w:val="008D335B"/>
    <w:rsid w:val="008D336F"/>
    <w:rsid w:val="008D3A58"/>
    <w:rsid w:val="008D3D28"/>
    <w:rsid w:val="008D3DF0"/>
    <w:rsid w:val="008D47DD"/>
    <w:rsid w:val="008D5000"/>
    <w:rsid w:val="008D52AF"/>
    <w:rsid w:val="008D532E"/>
    <w:rsid w:val="008D549B"/>
    <w:rsid w:val="008D5CCB"/>
    <w:rsid w:val="008D623E"/>
    <w:rsid w:val="008D645D"/>
    <w:rsid w:val="008D6808"/>
    <w:rsid w:val="008D68A4"/>
    <w:rsid w:val="008D6916"/>
    <w:rsid w:val="008D6AC3"/>
    <w:rsid w:val="008D6BF7"/>
    <w:rsid w:val="008D6D37"/>
    <w:rsid w:val="008D745F"/>
    <w:rsid w:val="008D776A"/>
    <w:rsid w:val="008D77AA"/>
    <w:rsid w:val="008D7B1B"/>
    <w:rsid w:val="008D7D7A"/>
    <w:rsid w:val="008D7FE8"/>
    <w:rsid w:val="008E02BE"/>
    <w:rsid w:val="008E0811"/>
    <w:rsid w:val="008E0FA3"/>
    <w:rsid w:val="008E10DB"/>
    <w:rsid w:val="008E176F"/>
    <w:rsid w:val="008E1794"/>
    <w:rsid w:val="008E22EE"/>
    <w:rsid w:val="008E22FC"/>
    <w:rsid w:val="008E28A1"/>
    <w:rsid w:val="008E2A11"/>
    <w:rsid w:val="008E2B8B"/>
    <w:rsid w:val="008E2BF9"/>
    <w:rsid w:val="008E2E77"/>
    <w:rsid w:val="008E33FD"/>
    <w:rsid w:val="008E3B39"/>
    <w:rsid w:val="008E3E5F"/>
    <w:rsid w:val="008E3ED5"/>
    <w:rsid w:val="008E4AF3"/>
    <w:rsid w:val="008E4AFE"/>
    <w:rsid w:val="008E4C9B"/>
    <w:rsid w:val="008E56DA"/>
    <w:rsid w:val="008E5700"/>
    <w:rsid w:val="008E643F"/>
    <w:rsid w:val="008E72B9"/>
    <w:rsid w:val="008E7C11"/>
    <w:rsid w:val="008E7D30"/>
    <w:rsid w:val="008F0103"/>
    <w:rsid w:val="008F010B"/>
    <w:rsid w:val="008F01B1"/>
    <w:rsid w:val="008F065C"/>
    <w:rsid w:val="008F092F"/>
    <w:rsid w:val="008F0C52"/>
    <w:rsid w:val="008F1324"/>
    <w:rsid w:val="008F1349"/>
    <w:rsid w:val="008F1AA0"/>
    <w:rsid w:val="008F1DEE"/>
    <w:rsid w:val="008F1F0B"/>
    <w:rsid w:val="008F1F98"/>
    <w:rsid w:val="008F229E"/>
    <w:rsid w:val="008F22B1"/>
    <w:rsid w:val="008F27FE"/>
    <w:rsid w:val="008F2999"/>
    <w:rsid w:val="008F2BFA"/>
    <w:rsid w:val="008F2DE0"/>
    <w:rsid w:val="008F2F70"/>
    <w:rsid w:val="008F3DBA"/>
    <w:rsid w:val="008F3ED0"/>
    <w:rsid w:val="008F3FB3"/>
    <w:rsid w:val="008F425B"/>
    <w:rsid w:val="008F4379"/>
    <w:rsid w:val="008F4679"/>
    <w:rsid w:val="008F48CA"/>
    <w:rsid w:val="008F494F"/>
    <w:rsid w:val="008F4A28"/>
    <w:rsid w:val="008F4D0E"/>
    <w:rsid w:val="008F4D2A"/>
    <w:rsid w:val="008F50BC"/>
    <w:rsid w:val="008F51BB"/>
    <w:rsid w:val="008F55EF"/>
    <w:rsid w:val="008F56C3"/>
    <w:rsid w:val="008F5AB2"/>
    <w:rsid w:val="008F5B0C"/>
    <w:rsid w:val="008F5BBE"/>
    <w:rsid w:val="008F61D0"/>
    <w:rsid w:val="008F62B5"/>
    <w:rsid w:val="008F62F9"/>
    <w:rsid w:val="008F63BC"/>
    <w:rsid w:val="008F662D"/>
    <w:rsid w:val="008F66C9"/>
    <w:rsid w:val="008F6839"/>
    <w:rsid w:val="008F74EA"/>
    <w:rsid w:val="008F75AF"/>
    <w:rsid w:val="008F7631"/>
    <w:rsid w:val="008F7785"/>
    <w:rsid w:val="008F7B4F"/>
    <w:rsid w:val="008F7BD5"/>
    <w:rsid w:val="008F7C87"/>
    <w:rsid w:val="008F7F31"/>
    <w:rsid w:val="009001A8"/>
    <w:rsid w:val="0090023E"/>
    <w:rsid w:val="0090072C"/>
    <w:rsid w:val="00901F64"/>
    <w:rsid w:val="00902547"/>
    <w:rsid w:val="009025CA"/>
    <w:rsid w:val="0090286C"/>
    <w:rsid w:val="00902876"/>
    <w:rsid w:val="00902A39"/>
    <w:rsid w:val="009034E6"/>
    <w:rsid w:val="00903596"/>
    <w:rsid w:val="0090397A"/>
    <w:rsid w:val="00903BEA"/>
    <w:rsid w:val="00903F5C"/>
    <w:rsid w:val="009046FC"/>
    <w:rsid w:val="009047F2"/>
    <w:rsid w:val="0090481A"/>
    <w:rsid w:val="009049E5"/>
    <w:rsid w:val="00904DA2"/>
    <w:rsid w:val="00904F3E"/>
    <w:rsid w:val="00904F91"/>
    <w:rsid w:val="0090509E"/>
    <w:rsid w:val="009052E3"/>
    <w:rsid w:val="00905368"/>
    <w:rsid w:val="009053D6"/>
    <w:rsid w:val="009057E8"/>
    <w:rsid w:val="0090585F"/>
    <w:rsid w:val="009058A4"/>
    <w:rsid w:val="0090594D"/>
    <w:rsid w:val="00905A46"/>
    <w:rsid w:val="0090669A"/>
    <w:rsid w:val="009066F2"/>
    <w:rsid w:val="00907000"/>
    <w:rsid w:val="009070FC"/>
    <w:rsid w:val="00907336"/>
    <w:rsid w:val="009079BA"/>
    <w:rsid w:val="00910872"/>
    <w:rsid w:val="00910D48"/>
    <w:rsid w:val="00910E25"/>
    <w:rsid w:val="009112B8"/>
    <w:rsid w:val="0091176C"/>
    <w:rsid w:val="0091184A"/>
    <w:rsid w:val="00911B81"/>
    <w:rsid w:val="00911D4A"/>
    <w:rsid w:val="00911FA6"/>
    <w:rsid w:val="0091219F"/>
    <w:rsid w:val="009121FB"/>
    <w:rsid w:val="0091281E"/>
    <w:rsid w:val="0091322B"/>
    <w:rsid w:val="00913844"/>
    <w:rsid w:val="00913D18"/>
    <w:rsid w:val="00914392"/>
    <w:rsid w:val="009143DF"/>
    <w:rsid w:val="00914447"/>
    <w:rsid w:val="009144E0"/>
    <w:rsid w:val="009152D7"/>
    <w:rsid w:val="0091554D"/>
    <w:rsid w:val="00915681"/>
    <w:rsid w:val="00915739"/>
    <w:rsid w:val="0091633B"/>
    <w:rsid w:val="009163F5"/>
    <w:rsid w:val="0091698A"/>
    <w:rsid w:val="00916B61"/>
    <w:rsid w:val="00917006"/>
    <w:rsid w:val="009172D7"/>
    <w:rsid w:val="0091779B"/>
    <w:rsid w:val="00917903"/>
    <w:rsid w:val="00920110"/>
    <w:rsid w:val="0092032A"/>
    <w:rsid w:val="009203C6"/>
    <w:rsid w:val="009204D5"/>
    <w:rsid w:val="00920646"/>
    <w:rsid w:val="00920CB2"/>
    <w:rsid w:val="009210D8"/>
    <w:rsid w:val="00921745"/>
    <w:rsid w:val="00921987"/>
    <w:rsid w:val="009219FE"/>
    <w:rsid w:val="00921A0C"/>
    <w:rsid w:val="00921BF5"/>
    <w:rsid w:val="009222F1"/>
    <w:rsid w:val="00922855"/>
    <w:rsid w:val="00922F46"/>
    <w:rsid w:val="0092354B"/>
    <w:rsid w:val="00923701"/>
    <w:rsid w:val="0092399D"/>
    <w:rsid w:val="00923BFB"/>
    <w:rsid w:val="00923D7E"/>
    <w:rsid w:val="00924BED"/>
    <w:rsid w:val="00924D49"/>
    <w:rsid w:val="00924DC7"/>
    <w:rsid w:val="009256EC"/>
    <w:rsid w:val="00925895"/>
    <w:rsid w:val="00925D8A"/>
    <w:rsid w:val="00925DE8"/>
    <w:rsid w:val="0092608D"/>
    <w:rsid w:val="00926104"/>
    <w:rsid w:val="00926C44"/>
    <w:rsid w:val="00926C55"/>
    <w:rsid w:val="00926E2B"/>
    <w:rsid w:val="00926F10"/>
    <w:rsid w:val="00927049"/>
    <w:rsid w:val="00927074"/>
    <w:rsid w:val="00927207"/>
    <w:rsid w:val="00927D78"/>
    <w:rsid w:val="009302AF"/>
    <w:rsid w:val="00930625"/>
    <w:rsid w:val="0093081E"/>
    <w:rsid w:val="0093087A"/>
    <w:rsid w:val="009308B4"/>
    <w:rsid w:val="00930AFD"/>
    <w:rsid w:val="00931211"/>
    <w:rsid w:val="0093122E"/>
    <w:rsid w:val="00931654"/>
    <w:rsid w:val="00931FB7"/>
    <w:rsid w:val="00932810"/>
    <w:rsid w:val="0093283E"/>
    <w:rsid w:val="009328B6"/>
    <w:rsid w:val="00932947"/>
    <w:rsid w:val="00933B22"/>
    <w:rsid w:val="00933F1C"/>
    <w:rsid w:val="00934A2D"/>
    <w:rsid w:val="00934BC2"/>
    <w:rsid w:val="009356B2"/>
    <w:rsid w:val="009356C1"/>
    <w:rsid w:val="00935C0D"/>
    <w:rsid w:val="00936116"/>
    <w:rsid w:val="0093613C"/>
    <w:rsid w:val="009365BB"/>
    <w:rsid w:val="009366D8"/>
    <w:rsid w:val="00936F6D"/>
    <w:rsid w:val="0093754B"/>
    <w:rsid w:val="0093765A"/>
    <w:rsid w:val="00937792"/>
    <w:rsid w:val="0093780E"/>
    <w:rsid w:val="00937A9B"/>
    <w:rsid w:val="00937AE6"/>
    <w:rsid w:val="009400BF"/>
    <w:rsid w:val="00940352"/>
    <w:rsid w:val="0094056B"/>
    <w:rsid w:val="009407C3"/>
    <w:rsid w:val="009409F8"/>
    <w:rsid w:val="00941477"/>
    <w:rsid w:val="009414C0"/>
    <w:rsid w:val="00941949"/>
    <w:rsid w:val="00941D9F"/>
    <w:rsid w:val="00942CF8"/>
    <w:rsid w:val="009430B9"/>
    <w:rsid w:val="0094361C"/>
    <w:rsid w:val="009439FC"/>
    <w:rsid w:val="00943AAB"/>
    <w:rsid w:val="00943D6D"/>
    <w:rsid w:val="009442EC"/>
    <w:rsid w:val="0094433A"/>
    <w:rsid w:val="0094449C"/>
    <w:rsid w:val="00944658"/>
    <w:rsid w:val="00945412"/>
    <w:rsid w:val="0094581C"/>
    <w:rsid w:val="00945C01"/>
    <w:rsid w:val="009461B1"/>
    <w:rsid w:val="00946505"/>
    <w:rsid w:val="0094699B"/>
    <w:rsid w:val="00946B3A"/>
    <w:rsid w:val="00946C1C"/>
    <w:rsid w:val="00947BAA"/>
    <w:rsid w:val="00947BB0"/>
    <w:rsid w:val="00947D38"/>
    <w:rsid w:val="00947E4B"/>
    <w:rsid w:val="009500CC"/>
    <w:rsid w:val="0095058E"/>
    <w:rsid w:val="00950857"/>
    <w:rsid w:val="00950D93"/>
    <w:rsid w:val="00951098"/>
    <w:rsid w:val="009512F8"/>
    <w:rsid w:val="009516D4"/>
    <w:rsid w:val="00951950"/>
    <w:rsid w:val="00951A39"/>
    <w:rsid w:val="00951B80"/>
    <w:rsid w:val="009520C2"/>
    <w:rsid w:val="0095257D"/>
    <w:rsid w:val="00952967"/>
    <w:rsid w:val="00952BE8"/>
    <w:rsid w:val="00952D2E"/>
    <w:rsid w:val="00953454"/>
    <w:rsid w:val="0095357A"/>
    <w:rsid w:val="009535B8"/>
    <w:rsid w:val="0095364C"/>
    <w:rsid w:val="00953CE9"/>
    <w:rsid w:val="0095425C"/>
    <w:rsid w:val="009545D9"/>
    <w:rsid w:val="009546FD"/>
    <w:rsid w:val="00954705"/>
    <w:rsid w:val="00954E0F"/>
    <w:rsid w:val="00954EC4"/>
    <w:rsid w:val="00954F7E"/>
    <w:rsid w:val="00954FA2"/>
    <w:rsid w:val="009553BD"/>
    <w:rsid w:val="00955BA0"/>
    <w:rsid w:val="00955BAB"/>
    <w:rsid w:val="00956362"/>
    <w:rsid w:val="009568E8"/>
    <w:rsid w:val="00956920"/>
    <w:rsid w:val="00956DF7"/>
    <w:rsid w:val="00956E9C"/>
    <w:rsid w:val="00956F2E"/>
    <w:rsid w:val="00957108"/>
    <w:rsid w:val="0095729D"/>
    <w:rsid w:val="0095736A"/>
    <w:rsid w:val="009573CF"/>
    <w:rsid w:val="009576B6"/>
    <w:rsid w:val="009578B5"/>
    <w:rsid w:val="009600F5"/>
    <w:rsid w:val="00960FFF"/>
    <w:rsid w:val="0096138A"/>
    <w:rsid w:val="0096191E"/>
    <w:rsid w:val="0096203D"/>
    <w:rsid w:val="009625A6"/>
    <w:rsid w:val="00962F04"/>
    <w:rsid w:val="00963275"/>
    <w:rsid w:val="0096361F"/>
    <w:rsid w:val="00964757"/>
    <w:rsid w:val="009648DA"/>
    <w:rsid w:val="009648F0"/>
    <w:rsid w:val="0096497F"/>
    <w:rsid w:val="00964D1C"/>
    <w:rsid w:val="00965093"/>
    <w:rsid w:val="009650E8"/>
    <w:rsid w:val="0096521B"/>
    <w:rsid w:val="0096521F"/>
    <w:rsid w:val="00965C77"/>
    <w:rsid w:val="00965E36"/>
    <w:rsid w:val="009666B6"/>
    <w:rsid w:val="00966EBC"/>
    <w:rsid w:val="00967001"/>
    <w:rsid w:val="009670B1"/>
    <w:rsid w:val="009671D2"/>
    <w:rsid w:val="00967482"/>
    <w:rsid w:val="009676A3"/>
    <w:rsid w:val="00967834"/>
    <w:rsid w:val="00967BA2"/>
    <w:rsid w:val="009704D9"/>
    <w:rsid w:val="00970AC0"/>
    <w:rsid w:val="00970AC7"/>
    <w:rsid w:val="00970F5C"/>
    <w:rsid w:val="009710B2"/>
    <w:rsid w:val="00971391"/>
    <w:rsid w:val="009713CB"/>
    <w:rsid w:val="00971550"/>
    <w:rsid w:val="0097197E"/>
    <w:rsid w:val="00971C02"/>
    <w:rsid w:val="00971CCE"/>
    <w:rsid w:val="00972183"/>
    <w:rsid w:val="00972223"/>
    <w:rsid w:val="0097245F"/>
    <w:rsid w:val="0097263D"/>
    <w:rsid w:val="009726EC"/>
    <w:rsid w:val="009729F5"/>
    <w:rsid w:val="00972ABE"/>
    <w:rsid w:val="00972EF4"/>
    <w:rsid w:val="0097309D"/>
    <w:rsid w:val="00973202"/>
    <w:rsid w:val="00973785"/>
    <w:rsid w:val="009739B8"/>
    <w:rsid w:val="00973A4B"/>
    <w:rsid w:val="00973ED5"/>
    <w:rsid w:val="00973EDC"/>
    <w:rsid w:val="009745DB"/>
    <w:rsid w:val="00974B9A"/>
    <w:rsid w:val="00974F87"/>
    <w:rsid w:val="009750FE"/>
    <w:rsid w:val="00975EB4"/>
    <w:rsid w:val="00976123"/>
    <w:rsid w:val="009761D5"/>
    <w:rsid w:val="00976213"/>
    <w:rsid w:val="00976B80"/>
    <w:rsid w:val="00977A59"/>
    <w:rsid w:val="00977BB6"/>
    <w:rsid w:val="00977E7F"/>
    <w:rsid w:val="00977E89"/>
    <w:rsid w:val="00980482"/>
    <w:rsid w:val="0098092A"/>
    <w:rsid w:val="00980ABF"/>
    <w:rsid w:val="00980C6A"/>
    <w:rsid w:val="00980D2E"/>
    <w:rsid w:val="00981A39"/>
    <w:rsid w:val="00981B61"/>
    <w:rsid w:val="00981E75"/>
    <w:rsid w:val="00982375"/>
    <w:rsid w:val="00982891"/>
    <w:rsid w:val="009828CD"/>
    <w:rsid w:val="00982C0A"/>
    <w:rsid w:val="00982C0F"/>
    <w:rsid w:val="00982CB7"/>
    <w:rsid w:val="00982EA2"/>
    <w:rsid w:val="00982F7A"/>
    <w:rsid w:val="00982FAF"/>
    <w:rsid w:val="00983046"/>
    <w:rsid w:val="009834D5"/>
    <w:rsid w:val="009834F5"/>
    <w:rsid w:val="009845CE"/>
    <w:rsid w:val="0098484E"/>
    <w:rsid w:val="00984B64"/>
    <w:rsid w:val="00984BA5"/>
    <w:rsid w:val="00984C55"/>
    <w:rsid w:val="00984DBD"/>
    <w:rsid w:val="0098525C"/>
    <w:rsid w:val="009861F7"/>
    <w:rsid w:val="009863BD"/>
    <w:rsid w:val="009864EE"/>
    <w:rsid w:val="009869C2"/>
    <w:rsid w:val="00986B2B"/>
    <w:rsid w:val="00986C18"/>
    <w:rsid w:val="009872F6"/>
    <w:rsid w:val="00987568"/>
    <w:rsid w:val="0098779A"/>
    <w:rsid w:val="00990024"/>
    <w:rsid w:val="00990537"/>
    <w:rsid w:val="00990551"/>
    <w:rsid w:val="009905C6"/>
    <w:rsid w:val="00990947"/>
    <w:rsid w:val="0099197C"/>
    <w:rsid w:val="00991B79"/>
    <w:rsid w:val="00991C3D"/>
    <w:rsid w:val="00991CC3"/>
    <w:rsid w:val="00991E85"/>
    <w:rsid w:val="00993473"/>
    <w:rsid w:val="00993597"/>
    <w:rsid w:val="0099363C"/>
    <w:rsid w:val="00993659"/>
    <w:rsid w:val="00993B38"/>
    <w:rsid w:val="00993F8D"/>
    <w:rsid w:val="00994037"/>
    <w:rsid w:val="009942A7"/>
    <w:rsid w:val="00994949"/>
    <w:rsid w:val="00994ABC"/>
    <w:rsid w:val="00994F24"/>
    <w:rsid w:val="00994FA7"/>
    <w:rsid w:val="009957A6"/>
    <w:rsid w:val="009957CA"/>
    <w:rsid w:val="009958EA"/>
    <w:rsid w:val="00995A24"/>
    <w:rsid w:val="00995EB0"/>
    <w:rsid w:val="00996048"/>
    <w:rsid w:val="00996053"/>
    <w:rsid w:val="00996058"/>
    <w:rsid w:val="00996190"/>
    <w:rsid w:val="009962EE"/>
    <w:rsid w:val="0099697F"/>
    <w:rsid w:val="00996C04"/>
    <w:rsid w:val="00997F14"/>
    <w:rsid w:val="00997F95"/>
    <w:rsid w:val="00997FF4"/>
    <w:rsid w:val="009A026A"/>
    <w:rsid w:val="009A051C"/>
    <w:rsid w:val="009A0A2A"/>
    <w:rsid w:val="009A0BA1"/>
    <w:rsid w:val="009A0EBD"/>
    <w:rsid w:val="009A0F57"/>
    <w:rsid w:val="009A12E6"/>
    <w:rsid w:val="009A14D0"/>
    <w:rsid w:val="009A1626"/>
    <w:rsid w:val="009A2355"/>
    <w:rsid w:val="009A38A6"/>
    <w:rsid w:val="009A3A13"/>
    <w:rsid w:val="009A3F7A"/>
    <w:rsid w:val="009A413E"/>
    <w:rsid w:val="009A4884"/>
    <w:rsid w:val="009A49BD"/>
    <w:rsid w:val="009A49F7"/>
    <w:rsid w:val="009A4A84"/>
    <w:rsid w:val="009A4E44"/>
    <w:rsid w:val="009A500E"/>
    <w:rsid w:val="009A50F3"/>
    <w:rsid w:val="009A5ACD"/>
    <w:rsid w:val="009A621E"/>
    <w:rsid w:val="009A64AE"/>
    <w:rsid w:val="009A66AF"/>
    <w:rsid w:val="009A67A4"/>
    <w:rsid w:val="009A67A5"/>
    <w:rsid w:val="009A6A51"/>
    <w:rsid w:val="009A6B80"/>
    <w:rsid w:val="009A6D4F"/>
    <w:rsid w:val="009A6FA1"/>
    <w:rsid w:val="009A70B6"/>
    <w:rsid w:val="009A7657"/>
    <w:rsid w:val="009A7922"/>
    <w:rsid w:val="009A7E73"/>
    <w:rsid w:val="009B0740"/>
    <w:rsid w:val="009B0751"/>
    <w:rsid w:val="009B0822"/>
    <w:rsid w:val="009B0899"/>
    <w:rsid w:val="009B0E0E"/>
    <w:rsid w:val="009B0E1D"/>
    <w:rsid w:val="009B126E"/>
    <w:rsid w:val="009B133C"/>
    <w:rsid w:val="009B1835"/>
    <w:rsid w:val="009B1891"/>
    <w:rsid w:val="009B1962"/>
    <w:rsid w:val="009B1A89"/>
    <w:rsid w:val="009B20F4"/>
    <w:rsid w:val="009B22E3"/>
    <w:rsid w:val="009B2A4E"/>
    <w:rsid w:val="009B2CB6"/>
    <w:rsid w:val="009B3810"/>
    <w:rsid w:val="009B3B37"/>
    <w:rsid w:val="009B3D00"/>
    <w:rsid w:val="009B4175"/>
    <w:rsid w:val="009B43D5"/>
    <w:rsid w:val="009B43F9"/>
    <w:rsid w:val="009B4C53"/>
    <w:rsid w:val="009B50D0"/>
    <w:rsid w:val="009B51BB"/>
    <w:rsid w:val="009B53F5"/>
    <w:rsid w:val="009B5615"/>
    <w:rsid w:val="009B56F0"/>
    <w:rsid w:val="009B5991"/>
    <w:rsid w:val="009B59F5"/>
    <w:rsid w:val="009B5BBF"/>
    <w:rsid w:val="009B61A2"/>
    <w:rsid w:val="009B6A06"/>
    <w:rsid w:val="009B717D"/>
    <w:rsid w:val="009B7688"/>
    <w:rsid w:val="009B7735"/>
    <w:rsid w:val="009B7D00"/>
    <w:rsid w:val="009B7DCF"/>
    <w:rsid w:val="009C0090"/>
    <w:rsid w:val="009C0BC6"/>
    <w:rsid w:val="009C0D2A"/>
    <w:rsid w:val="009C0F6A"/>
    <w:rsid w:val="009C13E4"/>
    <w:rsid w:val="009C19E4"/>
    <w:rsid w:val="009C1B2C"/>
    <w:rsid w:val="009C1D9B"/>
    <w:rsid w:val="009C20A8"/>
    <w:rsid w:val="009C2371"/>
    <w:rsid w:val="009C3DE4"/>
    <w:rsid w:val="009C3E57"/>
    <w:rsid w:val="009C3E5C"/>
    <w:rsid w:val="009C4128"/>
    <w:rsid w:val="009C4512"/>
    <w:rsid w:val="009C452B"/>
    <w:rsid w:val="009C45AE"/>
    <w:rsid w:val="009C495F"/>
    <w:rsid w:val="009C4ACF"/>
    <w:rsid w:val="009C4DAC"/>
    <w:rsid w:val="009C4DFB"/>
    <w:rsid w:val="009C4F38"/>
    <w:rsid w:val="009C4FD4"/>
    <w:rsid w:val="009C5034"/>
    <w:rsid w:val="009C521E"/>
    <w:rsid w:val="009C5234"/>
    <w:rsid w:val="009C567B"/>
    <w:rsid w:val="009C5BF4"/>
    <w:rsid w:val="009C5D27"/>
    <w:rsid w:val="009C5F9E"/>
    <w:rsid w:val="009C66B2"/>
    <w:rsid w:val="009C66E8"/>
    <w:rsid w:val="009C671B"/>
    <w:rsid w:val="009C6814"/>
    <w:rsid w:val="009C6977"/>
    <w:rsid w:val="009C6E9A"/>
    <w:rsid w:val="009C700E"/>
    <w:rsid w:val="009C72CC"/>
    <w:rsid w:val="009C733B"/>
    <w:rsid w:val="009C7711"/>
    <w:rsid w:val="009C798E"/>
    <w:rsid w:val="009D0370"/>
    <w:rsid w:val="009D0957"/>
    <w:rsid w:val="009D0AF3"/>
    <w:rsid w:val="009D0BCD"/>
    <w:rsid w:val="009D0C68"/>
    <w:rsid w:val="009D12EF"/>
    <w:rsid w:val="009D130E"/>
    <w:rsid w:val="009D1557"/>
    <w:rsid w:val="009D1920"/>
    <w:rsid w:val="009D1BFB"/>
    <w:rsid w:val="009D1E89"/>
    <w:rsid w:val="009D1FCF"/>
    <w:rsid w:val="009D292C"/>
    <w:rsid w:val="009D2E18"/>
    <w:rsid w:val="009D32EC"/>
    <w:rsid w:val="009D3302"/>
    <w:rsid w:val="009D33CD"/>
    <w:rsid w:val="009D3567"/>
    <w:rsid w:val="009D35D8"/>
    <w:rsid w:val="009D36D7"/>
    <w:rsid w:val="009D3D4C"/>
    <w:rsid w:val="009D3DE6"/>
    <w:rsid w:val="009D3F24"/>
    <w:rsid w:val="009D406F"/>
    <w:rsid w:val="009D41DB"/>
    <w:rsid w:val="009D47E2"/>
    <w:rsid w:val="009D4941"/>
    <w:rsid w:val="009D5135"/>
    <w:rsid w:val="009D5759"/>
    <w:rsid w:val="009D58FB"/>
    <w:rsid w:val="009D5AD6"/>
    <w:rsid w:val="009D618C"/>
    <w:rsid w:val="009D62FC"/>
    <w:rsid w:val="009D64C2"/>
    <w:rsid w:val="009D659F"/>
    <w:rsid w:val="009D67ED"/>
    <w:rsid w:val="009D69F7"/>
    <w:rsid w:val="009D6D9F"/>
    <w:rsid w:val="009D6E81"/>
    <w:rsid w:val="009D7228"/>
    <w:rsid w:val="009D7541"/>
    <w:rsid w:val="009D7555"/>
    <w:rsid w:val="009D75F9"/>
    <w:rsid w:val="009D7792"/>
    <w:rsid w:val="009D7F8D"/>
    <w:rsid w:val="009E07C3"/>
    <w:rsid w:val="009E16B2"/>
    <w:rsid w:val="009E16DF"/>
    <w:rsid w:val="009E1765"/>
    <w:rsid w:val="009E1980"/>
    <w:rsid w:val="009E2044"/>
    <w:rsid w:val="009E2291"/>
    <w:rsid w:val="009E25AF"/>
    <w:rsid w:val="009E299D"/>
    <w:rsid w:val="009E2B72"/>
    <w:rsid w:val="009E2EE2"/>
    <w:rsid w:val="009E38B1"/>
    <w:rsid w:val="009E3BE6"/>
    <w:rsid w:val="009E3DD6"/>
    <w:rsid w:val="009E424C"/>
    <w:rsid w:val="009E4252"/>
    <w:rsid w:val="009E4369"/>
    <w:rsid w:val="009E4524"/>
    <w:rsid w:val="009E48B6"/>
    <w:rsid w:val="009E4DE4"/>
    <w:rsid w:val="009E506A"/>
    <w:rsid w:val="009E5296"/>
    <w:rsid w:val="009E53DF"/>
    <w:rsid w:val="009E5CC0"/>
    <w:rsid w:val="009E5E7D"/>
    <w:rsid w:val="009E5F94"/>
    <w:rsid w:val="009E61AE"/>
    <w:rsid w:val="009E643D"/>
    <w:rsid w:val="009E6725"/>
    <w:rsid w:val="009E684F"/>
    <w:rsid w:val="009E68A2"/>
    <w:rsid w:val="009E6E09"/>
    <w:rsid w:val="009E6E89"/>
    <w:rsid w:val="009E6F9A"/>
    <w:rsid w:val="009E73DD"/>
    <w:rsid w:val="009E7A3F"/>
    <w:rsid w:val="009E7AD4"/>
    <w:rsid w:val="009E7D7A"/>
    <w:rsid w:val="009F0111"/>
    <w:rsid w:val="009F097F"/>
    <w:rsid w:val="009F113E"/>
    <w:rsid w:val="009F1A2A"/>
    <w:rsid w:val="009F1BF5"/>
    <w:rsid w:val="009F1DD3"/>
    <w:rsid w:val="009F1E12"/>
    <w:rsid w:val="009F20B4"/>
    <w:rsid w:val="009F24D8"/>
    <w:rsid w:val="009F2519"/>
    <w:rsid w:val="009F25E0"/>
    <w:rsid w:val="009F2858"/>
    <w:rsid w:val="009F2F32"/>
    <w:rsid w:val="009F3222"/>
    <w:rsid w:val="009F3253"/>
    <w:rsid w:val="009F37EE"/>
    <w:rsid w:val="009F4298"/>
    <w:rsid w:val="009F49B6"/>
    <w:rsid w:val="009F577C"/>
    <w:rsid w:val="009F5A5F"/>
    <w:rsid w:val="009F676B"/>
    <w:rsid w:val="009F6C0F"/>
    <w:rsid w:val="009F7BA1"/>
    <w:rsid w:val="00A00001"/>
    <w:rsid w:val="00A001DA"/>
    <w:rsid w:val="00A00C16"/>
    <w:rsid w:val="00A00D5F"/>
    <w:rsid w:val="00A00F56"/>
    <w:rsid w:val="00A0121F"/>
    <w:rsid w:val="00A01373"/>
    <w:rsid w:val="00A01553"/>
    <w:rsid w:val="00A01604"/>
    <w:rsid w:val="00A01909"/>
    <w:rsid w:val="00A019F8"/>
    <w:rsid w:val="00A01B62"/>
    <w:rsid w:val="00A01BEE"/>
    <w:rsid w:val="00A02244"/>
    <w:rsid w:val="00A02B2D"/>
    <w:rsid w:val="00A02E07"/>
    <w:rsid w:val="00A0314E"/>
    <w:rsid w:val="00A0342A"/>
    <w:rsid w:val="00A034DE"/>
    <w:rsid w:val="00A03862"/>
    <w:rsid w:val="00A03B51"/>
    <w:rsid w:val="00A03BD3"/>
    <w:rsid w:val="00A03DD5"/>
    <w:rsid w:val="00A03F7B"/>
    <w:rsid w:val="00A047F7"/>
    <w:rsid w:val="00A04914"/>
    <w:rsid w:val="00A04A3C"/>
    <w:rsid w:val="00A04F50"/>
    <w:rsid w:val="00A054F5"/>
    <w:rsid w:val="00A056AA"/>
    <w:rsid w:val="00A05AA2"/>
    <w:rsid w:val="00A0637C"/>
    <w:rsid w:val="00A0669C"/>
    <w:rsid w:val="00A075C3"/>
    <w:rsid w:val="00A076A0"/>
    <w:rsid w:val="00A078E3"/>
    <w:rsid w:val="00A079F0"/>
    <w:rsid w:val="00A07A2E"/>
    <w:rsid w:val="00A10018"/>
    <w:rsid w:val="00A1018F"/>
    <w:rsid w:val="00A10884"/>
    <w:rsid w:val="00A10B4D"/>
    <w:rsid w:val="00A1109F"/>
    <w:rsid w:val="00A113B5"/>
    <w:rsid w:val="00A113FF"/>
    <w:rsid w:val="00A12411"/>
    <w:rsid w:val="00A12641"/>
    <w:rsid w:val="00A1273C"/>
    <w:rsid w:val="00A128C5"/>
    <w:rsid w:val="00A12D06"/>
    <w:rsid w:val="00A13768"/>
    <w:rsid w:val="00A13A6F"/>
    <w:rsid w:val="00A13C88"/>
    <w:rsid w:val="00A14061"/>
    <w:rsid w:val="00A14138"/>
    <w:rsid w:val="00A1469E"/>
    <w:rsid w:val="00A1545E"/>
    <w:rsid w:val="00A1561A"/>
    <w:rsid w:val="00A156AB"/>
    <w:rsid w:val="00A15723"/>
    <w:rsid w:val="00A15817"/>
    <w:rsid w:val="00A16540"/>
    <w:rsid w:val="00A16B71"/>
    <w:rsid w:val="00A16D80"/>
    <w:rsid w:val="00A17262"/>
    <w:rsid w:val="00A178E4"/>
    <w:rsid w:val="00A17924"/>
    <w:rsid w:val="00A17950"/>
    <w:rsid w:val="00A179AF"/>
    <w:rsid w:val="00A17AB2"/>
    <w:rsid w:val="00A17B4F"/>
    <w:rsid w:val="00A17BD3"/>
    <w:rsid w:val="00A17E77"/>
    <w:rsid w:val="00A17F8E"/>
    <w:rsid w:val="00A20082"/>
    <w:rsid w:val="00A20499"/>
    <w:rsid w:val="00A20AE7"/>
    <w:rsid w:val="00A2113D"/>
    <w:rsid w:val="00A211C9"/>
    <w:rsid w:val="00A21978"/>
    <w:rsid w:val="00A21D88"/>
    <w:rsid w:val="00A2235D"/>
    <w:rsid w:val="00A22487"/>
    <w:rsid w:val="00A2254E"/>
    <w:rsid w:val="00A22922"/>
    <w:rsid w:val="00A22BB5"/>
    <w:rsid w:val="00A22E2E"/>
    <w:rsid w:val="00A23111"/>
    <w:rsid w:val="00A2365B"/>
    <w:rsid w:val="00A23812"/>
    <w:rsid w:val="00A23895"/>
    <w:rsid w:val="00A241AF"/>
    <w:rsid w:val="00A24495"/>
    <w:rsid w:val="00A245C5"/>
    <w:rsid w:val="00A247C7"/>
    <w:rsid w:val="00A252C5"/>
    <w:rsid w:val="00A25450"/>
    <w:rsid w:val="00A25470"/>
    <w:rsid w:val="00A254CF"/>
    <w:rsid w:val="00A25636"/>
    <w:rsid w:val="00A25865"/>
    <w:rsid w:val="00A2586D"/>
    <w:rsid w:val="00A2600E"/>
    <w:rsid w:val="00A26535"/>
    <w:rsid w:val="00A276A0"/>
    <w:rsid w:val="00A27790"/>
    <w:rsid w:val="00A277DB"/>
    <w:rsid w:val="00A30171"/>
    <w:rsid w:val="00A30496"/>
    <w:rsid w:val="00A30893"/>
    <w:rsid w:val="00A308AE"/>
    <w:rsid w:val="00A31349"/>
    <w:rsid w:val="00A3177E"/>
    <w:rsid w:val="00A317D0"/>
    <w:rsid w:val="00A3209D"/>
    <w:rsid w:val="00A3220D"/>
    <w:rsid w:val="00A32488"/>
    <w:rsid w:val="00A327CA"/>
    <w:rsid w:val="00A32928"/>
    <w:rsid w:val="00A32E64"/>
    <w:rsid w:val="00A3304A"/>
    <w:rsid w:val="00A3321E"/>
    <w:rsid w:val="00A332A8"/>
    <w:rsid w:val="00A3371D"/>
    <w:rsid w:val="00A33990"/>
    <w:rsid w:val="00A33A16"/>
    <w:rsid w:val="00A33ACB"/>
    <w:rsid w:val="00A341B7"/>
    <w:rsid w:val="00A341E4"/>
    <w:rsid w:val="00A342E9"/>
    <w:rsid w:val="00A3474C"/>
    <w:rsid w:val="00A34812"/>
    <w:rsid w:val="00A34911"/>
    <w:rsid w:val="00A3571D"/>
    <w:rsid w:val="00A357D9"/>
    <w:rsid w:val="00A35A7D"/>
    <w:rsid w:val="00A35CCF"/>
    <w:rsid w:val="00A3637A"/>
    <w:rsid w:val="00A3637B"/>
    <w:rsid w:val="00A363C9"/>
    <w:rsid w:val="00A364EA"/>
    <w:rsid w:val="00A36A7A"/>
    <w:rsid w:val="00A36CB8"/>
    <w:rsid w:val="00A36E0A"/>
    <w:rsid w:val="00A37330"/>
    <w:rsid w:val="00A37358"/>
    <w:rsid w:val="00A37A84"/>
    <w:rsid w:val="00A37BBE"/>
    <w:rsid w:val="00A37D5A"/>
    <w:rsid w:val="00A40108"/>
    <w:rsid w:val="00A401AF"/>
    <w:rsid w:val="00A40523"/>
    <w:rsid w:val="00A405C6"/>
    <w:rsid w:val="00A4063B"/>
    <w:rsid w:val="00A4073F"/>
    <w:rsid w:val="00A40BFE"/>
    <w:rsid w:val="00A40DB1"/>
    <w:rsid w:val="00A40DE5"/>
    <w:rsid w:val="00A4147E"/>
    <w:rsid w:val="00A416B4"/>
    <w:rsid w:val="00A416E2"/>
    <w:rsid w:val="00A417CF"/>
    <w:rsid w:val="00A41927"/>
    <w:rsid w:val="00A41CFC"/>
    <w:rsid w:val="00A42140"/>
    <w:rsid w:val="00A42493"/>
    <w:rsid w:val="00A424A2"/>
    <w:rsid w:val="00A429FF"/>
    <w:rsid w:val="00A42A67"/>
    <w:rsid w:val="00A42A87"/>
    <w:rsid w:val="00A42DC6"/>
    <w:rsid w:val="00A42E00"/>
    <w:rsid w:val="00A42E5F"/>
    <w:rsid w:val="00A43347"/>
    <w:rsid w:val="00A433D6"/>
    <w:rsid w:val="00A4355F"/>
    <w:rsid w:val="00A43BCF"/>
    <w:rsid w:val="00A44E42"/>
    <w:rsid w:val="00A450AA"/>
    <w:rsid w:val="00A45386"/>
    <w:rsid w:val="00A454C8"/>
    <w:rsid w:val="00A457DA"/>
    <w:rsid w:val="00A45BF4"/>
    <w:rsid w:val="00A45D23"/>
    <w:rsid w:val="00A460FC"/>
    <w:rsid w:val="00A46555"/>
    <w:rsid w:val="00A46D97"/>
    <w:rsid w:val="00A47077"/>
    <w:rsid w:val="00A472AA"/>
    <w:rsid w:val="00A47360"/>
    <w:rsid w:val="00A47684"/>
    <w:rsid w:val="00A477FE"/>
    <w:rsid w:val="00A47FF5"/>
    <w:rsid w:val="00A50207"/>
    <w:rsid w:val="00A5056A"/>
    <w:rsid w:val="00A50600"/>
    <w:rsid w:val="00A50926"/>
    <w:rsid w:val="00A50D86"/>
    <w:rsid w:val="00A5131F"/>
    <w:rsid w:val="00A514D6"/>
    <w:rsid w:val="00A51555"/>
    <w:rsid w:val="00A515FC"/>
    <w:rsid w:val="00A51AAA"/>
    <w:rsid w:val="00A51B20"/>
    <w:rsid w:val="00A51B4E"/>
    <w:rsid w:val="00A51CA3"/>
    <w:rsid w:val="00A51EE4"/>
    <w:rsid w:val="00A5257A"/>
    <w:rsid w:val="00A52789"/>
    <w:rsid w:val="00A52830"/>
    <w:rsid w:val="00A52B2E"/>
    <w:rsid w:val="00A52FC4"/>
    <w:rsid w:val="00A5384A"/>
    <w:rsid w:val="00A5397A"/>
    <w:rsid w:val="00A53CCE"/>
    <w:rsid w:val="00A53D2A"/>
    <w:rsid w:val="00A542F0"/>
    <w:rsid w:val="00A54B50"/>
    <w:rsid w:val="00A54EA6"/>
    <w:rsid w:val="00A5513F"/>
    <w:rsid w:val="00A55613"/>
    <w:rsid w:val="00A558AB"/>
    <w:rsid w:val="00A55B12"/>
    <w:rsid w:val="00A56128"/>
    <w:rsid w:val="00A56273"/>
    <w:rsid w:val="00A56CDE"/>
    <w:rsid w:val="00A56F11"/>
    <w:rsid w:val="00A56F4A"/>
    <w:rsid w:val="00A57312"/>
    <w:rsid w:val="00A5736D"/>
    <w:rsid w:val="00A575A4"/>
    <w:rsid w:val="00A5779A"/>
    <w:rsid w:val="00A579D6"/>
    <w:rsid w:val="00A57F98"/>
    <w:rsid w:val="00A602A1"/>
    <w:rsid w:val="00A602D2"/>
    <w:rsid w:val="00A60376"/>
    <w:rsid w:val="00A60544"/>
    <w:rsid w:val="00A60D80"/>
    <w:rsid w:val="00A61538"/>
    <w:rsid w:val="00A619CA"/>
    <w:rsid w:val="00A61AFA"/>
    <w:rsid w:val="00A62033"/>
    <w:rsid w:val="00A621FD"/>
    <w:rsid w:val="00A624B1"/>
    <w:rsid w:val="00A62625"/>
    <w:rsid w:val="00A62677"/>
    <w:rsid w:val="00A626F1"/>
    <w:rsid w:val="00A627F6"/>
    <w:rsid w:val="00A62AAA"/>
    <w:rsid w:val="00A63117"/>
    <w:rsid w:val="00A63193"/>
    <w:rsid w:val="00A633B1"/>
    <w:rsid w:val="00A63498"/>
    <w:rsid w:val="00A63CAA"/>
    <w:rsid w:val="00A63EA8"/>
    <w:rsid w:val="00A6407F"/>
    <w:rsid w:val="00A64228"/>
    <w:rsid w:val="00A6449B"/>
    <w:rsid w:val="00A6462E"/>
    <w:rsid w:val="00A6468E"/>
    <w:rsid w:val="00A64893"/>
    <w:rsid w:val="00A64B27"/>
    <w:rsid w:val="00A64B60"/>
    <w:rsid w:val="00A6566C"/>
    <w:rsid w:val="00A65B22"/>
    <w:rsid w:val="00A65C07"/>
    <w:rsid w:val="00A670E6"/>
    <w:rsid w:val="00A6739E"/>
    <w:rsid w:val="00A6759D"/>
    <w:rsid w:val="00A67BC0"/>
    <w:rsid w:val="00A67DDB"/>
    <w:rsid w:val="00A7032F"/>
    <w:rsid w:val="00A704E2"/>
    <w:rsid w:val="00A7071F"/>
    <w:rsid w:val="00A70CB7"/>
    <w:rsid w:val="00A716CE"/>
    <w:rsid w:val="00A71DCB"/>
    <w:rsid w:val="00A71E34"/>
    <w:rsid w:val="00A7274A"/>
    <w:rsid w:val="00A72885"/>
    <w:rsid w:val="00A72933"/>
    <w:rsid w:val="00A7297E"/>
    <w:rsid w:val="00A729DE"/>
    <w:rsid w:val="00A72A60"/>
    <w:rsid w:val="00A7327B"/>
    <w:rsid w:val="00A732BA"/>
    <w:rsid w:val="00A73C32"/>
    <w:rsid w:val="00A73D62"/>
    <w:rsid w:val="00A73E80"/>
    <w:rsid w:val="00A7481C"/>
    <w:rsid w:val="00A7481E"/>
    <w:rsid w:val="00A749DB"/>
    <w:rsid w:val="00A749F0"/>
    <w:rsid w:val="00A74D73"/>
    <w:rsid w:val="00A74E44"/>
    <w:rsid w:val="00A74FA9"/>
    <w:rsid w:val="00A74FB6"/>
    <w:rsid w:val="00A75666"/>
    <w:rsid w:val="00A75BEB"/>
    <w:rsid w:val="00A7696C"/>
    <w:rsid w:val="00A7712C"/>
    <w:rsid w:val="00A772B9"/>
    <w:rsid w:val="00A77B5A"/>
    <w:rsid w:val="00A77D5B"/>
    <w:rsid w:val="00A77FF1"/>
    <w:rsid w:val="00A802B6"/>
    <w:rsid w:val="00A8040A"/>
    <w:rsid w:val="00A80921"/>
    <w:rsid w:val="00A8097F"/>
    <w:rsid w:val="00A80AAC"/>
    <w:rsid w:val="00A80AE3"/>
    <w:rsid w:val="00A80DEB"/>
    <w:rsid w:val="00A80EB8"/>
    <w:rsid w:val="00A812D8"/>
    <w:rsid w:val="00A814A1"/>
    <w:rsid w:val="00A81BFF"/>
    <w:rsid w:val="00A81DC1"/>
    <w:rsid w:val="00A81E4B"/>
    <w:rsid w:val="00A81F08"/>
    <w:rsid w:val="00A82195"/>
    <w:rsid w:val="00A825D3"/>
    <w:rsid w:val="00A826C3"/>
    <w:rsid w:val="00A82A7E"/>
    <w:rsid w:val="00A83320"/>
    <w:rsid w:val="00A8345C"/>
    <w:rsid w:val="00A8379A"/>
    <w:rsid w:val="00A83CF2"/>
    <w:rsid w:val="00A840C0"/>
    <w:rsid w:val="00A8445A"/>
    <w:rsid w:val="00A84640"/>
    <w:rsid w:val="00A8467F"/>
    <w:rsid w:val="00A8491D"/>
    <w:rsid w:val="00A84BE0"/>
    <w:rsid w:val="00A8525B"/>
    <w:rsid w:val="00A853B4"/>
    <w:rsid w:val="00A85588"/>
    <w:rsid w:val="00A85937"/>
    <w:rsid w:val="00A85ACB"/>
    <w:rsid w:val="00A85C46"/>
    <w:rsid w:val="00A85EA7"/>
    <w:rsid w:val="00A8654C"/>
    <w:rsid w:val="00A86BD3"/>
    <w:rsid w:val="00A86D7C"/>
    <w:rsid w:val="00A87041"/>
    <w:rsid w:val="00A87241"/>
    <w:rsid w:val="00A8793A"/>
    <w:rsid w:val="00A879F3"/>
    <w:rsid w:val="00A87BB1"/>
    <w:rsid w:val="00A87C0C"/>
    <w:rsid w:val="00A87F64"/>
    <w:rsid w:val="00A90276"/>
    <w:rsid w:val="00A90681"/>
    <w:rsid w:val="00A90887"/>
    <w:rsid w:val="00A909D0"/>
    <w:rsid w:val="00A911A2"/>
    <w:rsid w:val="00A913C9"/>
    <w:rsid w:val="00A9177E"/>
    <w:rsid w:val="00A918E5"/>
    <w:rsid w:val="00A91910"/>
    <w:rsid w:val="00A91975"/>
    <w:rsid w:val="00A91DC1"/>
    <w:rsid w:val="00A9200E"/>
    <w:rsid w:val="00A92B86"/>
    <w:rsid w:val="00A92FDE"/>
    <w:rsid w:val="00A935EF"/>
    <w:rsid w:val="00A93645"/>
    <w:rsid w:val="00A9407C"/>
    <w:rsid w:val="00A95024"/>
    <w:rsid w:val="00A95099"/>
    <w:rsid w:val="00A95392"/>
    <w:rsid w:val="00A95CE7"/>
    <w:rsid w:val="00A95D26"/>
    <w:rsid w:val="00A95EEC"/>
    <w:rsid w:val="00A96259"/>
    <w:rsid w:val="00A96532"/>
    <w:rsid w:val="00A965EC"/>
    <w:rsid w:val="00A96859"/>
    <w:rsid w:val="00A96952"/>
    <w:rsid w:val="00A96A2E"/>
    <w:rsid w:val="00A97660"/>
    <w:rsid w:val="00A97B6B"/>
    <w:rsid w:val="00A97BD8"/>
    <w:rsid w:val="00A97F82"/>
    <w:rsid w:val="00AA0770"/>
    <w:rsid w:val="00AA07DE"/>
    <w:rsid w:val="00AA0A06"/>
    <w:rsid w:val="00AA0A4B"/>
    <w:rsid w:val="00AA0C61"/>
    <w:rsid w:val="00AA0DDD"/>
    <w:rsid w:val="00AA133F"/>
    <w:rsid w:val="00AA176D"/>
    <w:rsid w:val="00AA18F4"/>
    <w:rsid w:val="00AA1B20"/>
    <w:rsid w:val="00AA1DB9"/>
    <w:rsid w:val="00AA1F66"/>
    <w:rsid w:val="00AA236A"/>
    <w:rsid w:val="00AA23A3"/>
    <w:rsid w:val="00AA2475"/>
    <w:rsid w:val="00AA26A6"/>
    <w:rsid w:val="00AA278A"/>
    <w:rsid w:val="00AA2C34"/>
    <w:rsid w:val="00AA347C"/>
    <w:rsid w:val="00AA3592"/>
    <w:rsid w:val="00AA35A8"/>
    <w:rsid w:val="00AA39B9"/>
    <w:rsid w:val="00AA3B4A"/>
    <w:rsid w:val="00AA43CA"/>
    <w:rsid w:val="00AA4422"/>
    <w:rsid w:val="00AA469E"/>
    <w:rsid w:val="00AA46C6"/>
    <w:rsid w:val="00AA4FE1"/>
    <w:rsid w:val="00AA5365"/>
    <w:rsid w:val="00AA5666"/>
    <w:rsid w:val="00AA5734"/>
    <w:rsid w:val="00AA67FD"/>
    <w:rsid w:val="00AA6831"/>
    <w:rsid w:val="00AA68EB"/>
    <w:rsid w:val="00AA691B"/>
    <w:rsid w:val="00AA6B8A"/>
    <w:rsid w:val="00AA6DF3"/>
    <w:rsid w:val="00AA6F1E"/>
    <w:rsid w:val="00AA6F8D"/>
    <w:rsid w:val="00AA7039"/>
    <w:rsid w:val="00AA7496"/>
    <w:rsid w:val="00AA75E9"/>
    <w:rsid w:val="00AA7A3F"/>
    <w:rsid w:val="00AA7B39"/>
    <w:rsid w:val="00AA7C2C"/>
    <w:rsid w:val="00AB0078"/>
    <w:rsid w:val="00AB02C0"/>
    <w:rsid w:val="00AB037A"/>
    <w:rsid w:val="00AB052C"/>
    <w:rsid w:val="00AB056C"/>
    <w:rsid w:val="00AB0788"/>
    <w:rsid w:val="00AB08CC"/>
    <w:rsid w:val="00AB0A7D"/>
    <w:rsid w:val="00AB10CC"/>
    <w:rsid w:val="00AB13FE"/>
    <w:rsid w:val="00AB1405"/>
    <w:rsid w:val="00AB168D"/>
    <w:rsid w:val="00AB19B7"/>
    <w:rsid w:val="00AB1EB3"/>
    <w:rsid w:val="00AB21CE"/>
    <w:rsid w:val="00AB223A"/>
    <w:rsid w:val="00AB233D"/>
    <w:rsid w:val="00AB2E22"/>
    <w:rsid w:val="00AB3249"/>
    <w:rsid w:val="00AB38A8"/>
    <w:rsid w:val="00AB3A4E"/>
    <w:rsid w:val="00AB3B5F"/>
    <w:rsid w:val="00AB3E04"/>
    <w:rsid w:val="00AB4223"/>
    <w:rsid w:val="00AB4526"/>
    <w:rsid w:val="00AB45B0"/>
    <w:rsid w:val="00AB4783"/>
    <w:rsid w:val="00AB4EC4"/>
    <w:rsid w:val="00AB51D8"/>
    <w:rsid w:val="00AB5256"/>
    <w:rsid w:val="00AB54A2"/>
    <w:rsid w:val="00AB55B0"/>
    <w:rsid w:val="00AB5D4E"/>
    <w:rsid w:val="00AB6072"/>
    <w:rsid w:val="00AB61A1"/>
    <w:rsid w:val="00AB61C2"/>
    <w:rsid w:val="00AB678B"/>
    <w:rsid w:val="00AB68E9"/>
    <w:rsid w:val="00AB6985"/>
    <w:rsid w:val="00AB6A69"/>
    <w:rsid w:val="00AB6DBA"/>
    <w:rsid w:val="00AB6DC3"/>
    <w:rsid w:val="00AB6E66"/>
    <w:rsid w:val="00AB6E90"/>
    <w:rsid w:val="00AB7737"/>
    <w:rsid w:val="00AB776D"/>
    <w:rsid w:val="00AB77B3"/>
    <w:rsid w:val="00AB7A6A"/>
    <w:rsid w:val="00AB7C40"/>
    <w:rsid w:val="00AB7C4F"/>
    <w:rsid w:val="00AB7FED"/>
    <w:rsid w:val="00AC0203"/>
    <w:rsid w:val="00AC06E5"/>
    <w:rsid w:val="00AC096C"/>
    <w:rsid w:val="00AC1C17"/>
    <w:rsid w:val="00AC1CCF"/>
    <w:rsid w:val="00AC2333"/>
    <w:rsid w:val="00AC281F"/>
    <w:rsid w:val="00AC28A9"/>
    <w:rsid w:val="00AC2C04"/>
    <w:rsid w:val="00AC2D59"/>
    <w:rsid w:val="00AC2DCD"/>
    <w:rsid w:val="00AC2EDD"/>
    <w:rsid w:val="00AC3131"/>
    <w:rsid w:val="00AC3726"/>
    <w:rsid w:val="00AC39A7"/>
    <w:rsid w:val="00AC3A5F"/>
    <w:rsid w:val="00AC3B0E"/>
    <w:rsid w:val="00AC3BA2"/>
    <w:rsid w:val="00AC3BFB"/>
    <w:rsid w:val="00AC41E3"/>
    <w:rsid w:val="00AC420F"/>
    <w:rsid w:val="00AC4DD9"/>
    <w:rsid w:val="00AC50DC"/>
    <w:rsid w:val="00AC51EC"/>
    <w:rsid w:val="00AC5564"/>
    <w:rsid w:val="00AC5D7E"/>
    <w:rsid w:val="00AC5DD5"/>
    <w:rsid w:val="00AC5EDC"/>
    <w:rsid w:val="00AC5F3F"/>
    <w:rsid w:val="00AC6010"/>
    <w:rsid w:val="00AC6586"/>
    <w:rsid w:val="00AC666A"/>
    <w:rsid w:val="00AC6867"/>
    <w:rsid w:val="00AC6A7B"/>
    <w:rsid w:val="00AC6C0C"/>
    <w:rsid w:val="00AC6FC4"/>
    <w:rsid w:val="00AC7137"/>
    <w:rsid w:val="00AC739F"/>
    <w:rsid w:val="00AC73DA"/>
    <w:rsid w:val="00AC7852"/>
    <w:rsid w:val="00AC78FE"/>
    <w:rsid w:val="00AC7B42"/>
    <w:rsid w:val="00AC7C23"/>
    <w:rsid w:val="00AC7C37"/>
    <w:rsid w:val="00AD0480"/>
    <w:rsid w:val="00AD066E"/>
    <w:rsid w:val="00AD08CF"/>
    <w:rsid w:val="00AD0B7D"/>
    <w:rsid w:val="00AD0C4A"/>
    <w:rsid w:val="00AD0CE6"/>
    <w:rsid w:val="00AD106D"/>
    <w:rsid w:val="00AD1737"/>
    <w:rsid w:val="00AD192F"/>
    <w:rsid w:val="00AD1DF4"/>
    <w:rsid w:val="00AD1E36"/>
    <w:rsid w:val="00AD241D"/>
    <w:rsid w:val="00AD2BB9"/>
    <w:rsid w:val="00AD2C0C"/>
    <w:rsid w:val="00AD3690"/>
    <w:rsid w:val="00AD3926"/>
    <w:rsid w:val="00AD3C7C"/>
    <w:rsid w:val="00AD3D43"/>
    <w:rsid w:val="00AD41B9"/>
    <w:rsid w:val="00AD4266"/>
    <w:rsid w:val="00AD4541"/>
    <w:rsid w:val="00AD4DDE"/>
    <w:rsid w:val="00AD5132"/>
    <w:rsid w:val="00AD5398"/>
    <w:rsid w:val="00AD5472"/>
    <w:rsid w:val="00AD57C5"/>
    <w:rsid w:val="00AD5A6E"/>
    <w:rsid w:val="00AD6219"/>
    <w:rsid w:val="00AD6514"/>
    <w:rsid w:val="00AD6690"/>
    <w:rsid w:val="00AD6C88"/>
    <w:rsid w:val="00AD6FE2"/>
    <w:rsid w:val="00AD715A"/>
    <w:rsid w:val="00AD74B5"/>
    <w:rsid w:val="00AD7535"/>
    <w:rsid w:val="00AD7693"/>
    <w:rsid w:val="00AD7723"/>
    <w:rsid w:val="00AD7B71"/>
    <w:rsid w:val="00AD7BDA"/>
    <w:rsid w:val="00AE0574"/>
    <w:rsid w:val="00AE078F"/>
    <w:rsid w:val="00AE095F"/>
    <w:rsid w:val="00AE0E07"/>
    <w:rsid w:val="00AE0F37"/>
    <w:rsid w:val="00AE155E"/>
    <w:rsid w:val="00AE1B73"/>
    <w:rsid w:val="00AE1D6E"/>
    <w:rsid w:val="00AE1DB0"/>
    <w:rsid w:val="00AE22EA"/>
    <w:rsid w:val="00AE2439"/>
    <w:rsid w:val="00AE243B"/>
    <w:rsid w:val="00AE2925"/>
    <w:rsid w:val="00AE2F03"/>
    <w:rsid w:val="00AE3093"/>
    <w:rsid w:val="00AE3099"/>
    <w:rsid w:val="00AE3163"/>
    <w:rsid w:val="00AE379C"/>
    <w:rsid w:val="00AE44B8"/>
    <w:rsid w:val="00AE4E39"/>
    <w:rsid w:val="00AE5020"/>
    <w:rsid w:val="00AE586E"/>
    <w:rsid w:val="00AE58D1"/>
    <w:rsid w:val="00AE596F"/>
    <w:rsid w:val="00AE5D77"/>
    <w:rsid w:val="00AE5FB0"/>
    <w:rsid w:val="00AE6333"/>
    <w:rsid w:val="00AE665B"/>
    <w:rsid w:val="00AE6DBA"/>
    <w:rsid w:val="00AE6F4B"/>
    <w:rsid w:val="00AE6F92"/>
    <w:rsid w:val="00AE7281"/>
    <w:rsid w:val="00AE72B0"/>
    <w:rsid w:val="00AE7578"/>
    <w:rsid w:val="00AE75DD"/>
    <w:rsid w:val="00AE7D89"/>
    <w:rsid w:val="00AE7DC3"/>
    <w:rsid w:val="00AF0200"/>
    <w:rsid w:val="00AF0579"/>
    <w:rsid w:val="00AF0A15"/>
    <w:rsid w:val="00AF0E8E"/>
    <w:rsid w:val="00AF118B"/>
    <w:rsid w:val="00AF15C3"/>
    <w:rsid w:val="00AF1943"/>
    <w:rsid w:val="00AF2192"/>
    <w:rsid w:val="00AF2339"/>
    <w:rsid w:val="00AF2735"/>
    <w:rsid w:val="00AF273C"/>
    <w:rsid w:val="00AF28CE"/>
    <w:rsid w:val="00AF3088"/>
    <w:rsid w:val="00AF311A"/>
    <w:rsid w:val="00AF314B"/>
    <w:rsid w:val="00AF32FF"/>
    <w:rsid w:val="00AF3341"/>
    <w:rsid w:val="00AF34DF"/>
    <w:rsid w:val="00AF35E1"/>
    <w:rsid w:val="00AF395C"/>
    <w:rsid w:val="00AF410F"/>
    <w:rsid w:val="00AF45BA"/>
    <w:rsid w:val="00AF47D8"/>
    <w:rsid w:val="00AF4805"/>
    <w:rsid w:val="00AF50C7"/>
    <w:rsid w:val="00AF576D"/>
    <w:rsid w:val="00AF6220"/>
    <w:rsid w:val="00AF6386"/>
    <w:rsid w:val="00AF6518"/>
    <w:rsid w:val="00AF686A"/>
    <w:rsid w:val="00AF6967"/>
    <w:rsid w:val="00AF6A24"/>
    <w:rsid w:val="00AF6D43"/>
    <w:rsid w:val="00AF6D83"/>
    <w:rsid w:val="00AF7702"/>
    <w:rsid w:val="00AF7C43"/>
    <w:rsid w:val="00AF7F98"/>
    <w:rsid w:val="00B00119"/>
    <w:rsid w:val="00B005AF"/>
    <w:rsid w:val="00B00BB4"/>
    <w:rsid w:val="00B00D6D"/>
    <w:rsid w:val="00B013E2"/>
    <w:rsid w:val="00B013F0"/>
    <w:rsid w:val="00B01401"/>
    <w:rsid w:val="00B01A53"/>
    <w:rsid w:val="00B028E5"/>
    <w:rsid w:val="00B0367E"/>
    <w:rsid w:val="00B03AD4"/>
    <w:rsid w:val="00B03CD0"/>
    <w:rsid w:val="00B049C3"/>
    <w:rsid w:val="00B053DB"/>
    <w:rsid w:val="00B0578E"/>
    <w:rsid w:val="00B05DB4"/>
    <w:rsid w:val="00B067A2"/>
    <w:rsid w:val="00B06C0B"/>
    <w:rsid w:val="00B06CE4"/>
    <w:rsid w:val="00B075CA"/>
    <w:rsid w:val="00B07BCB"/>
    <w:rsid w:val="00B07CE1"/>
    <w:rsid w:val="00B10119"/>
    <w:rsid w:val="00B102B1"/>
    <w:rsid w:val="00B107EE"/>
    <w:rsid w:val="00B10A33"/>
    <w:rsid w:val="00B10D78"/>
    <w:rsid w:val="00B10E98"/>
    <w:rsid w:val="00B10FBB"/>
    <w:rsid w:val="00B11293"/>
    <w:rsid w:val="00B11362"/>
    <w:rsid w:val="00B117AF"/>
    <w:rsid w:val="00B11E1B"/>
    <w:rsid w:val="00B1206F"/>
    <w:rsid w:val="00B120DA"/>
    <w:rsid w:val="00B123AC"/>
    <w:rsid w:val="00B12476"/>
    <w:rsid w:val="00B12C99"/>
    <w:rsid w:val="00B1361B"/>
    <w:rsid w:val="00B13F5B"/>
    <w:rsid w:val="00B13FEA"/>
    <w:rsid w:val="00B14074"/>
    <w:rsid w:val="00B14088"/>
    <w:rsid w:val="00B14170"/>
    <w:rsid w:val="00B142EE"/>
    <w:rsid w:val="00B14608"/>
    <w:rsid w:val="00B14913"/>
    <w:rsid w:val="00B14C02"/>
    <w:rsid w:val="00B150DA"/>
    <w:rsid w:val="00B15254"/>
    <w:rsid w:val="00B152B1"/>
    <w:rsid w:val="00B155BF"/>
    <w:rsid w:val="00B15770"/>
    <w:rsid w:val="00B157B4"/>
    <w:rsid w:val="00B15855"/>
    <w:rsid w:val="00B15B88"/>
    <w:rsid w:val="00B15D2F"/>
    <w:rsid w:val="00B16011"/>
    <w:rsid w:val="00B16224"/>
    <w:rsid w:val="00B1646F"/>
    <w:rsid w:val="00B16F7E"/>
    <w:rsid w:val="00B17C96"/>
    <w:rsid w:val="00B20304"/>
    <w:rsid w:val="00B20ECD"/>
    <w:rsid w:val="00B20F92"/>
    <w:rsid w:val="00B20FDE"/>
    <w:rsid w:val="00B212C6"/>
    <w:rsid w:val="00B21719"/>
    <w:rsid w:val="00B21845"/>
    <w:rsid w:val="00B2187C"/>
    <w:rsid w:val="00B21DFD"/>
    <w:rsid w:val="00B21E55"/>
    <w:rsid w:val="00B220BC"/>
    <w:rsid w:val="00B22114"/>
    <w:rsid w:val="00B2215F"/>
    <w:rsid w:val="00B2220E"/>
    <w:rsid w:val="00B223A7"/>
    <w:rsid w:val="00B225DA"/>
    <w:rsid w:val="00B22645"/>
    <w:rsid w:val="00B22765"/>
    <w:rsid w:val="00B22C5A"/>
    <w:rsid w:val="00B22D44"/>
    <w:rsid w:val="00B232F1"/>
    <w:rsid w:val="00B234CF"/>
    <w:rsid w:val="00B23617"/>
    <w:rsid w:val="00B2379B"/>
    <w:rsid w:val="00B23DF6"/>
    <w:rsid w:val="00B24066"/>
    <w:rsid w:val="00B24223"/>
    <w:rsid w:val="00B24526"/>
    <w:rsid w:val="00B24974"/>
    <w:rsid w:val="00B24A11"/>
    <w:rsid w:val="00B24CD8"/>
    <w:rsid w:val="00B24D69"/>
    <w:rsid w:val="00B25253"/>
    <w:rsid w:val="00B25831"/>
    <w:rsid w:val="00B25849"/>
    <w:rsid w:val="00B25CC9"/>
    <w:rsid w:val="00B25EB0"/>
    <w:rsid w:val="00B261F3"/>
    <w:rsid w:val="00B2677F"/>
    <w:rsid w:val="00B267D5"/>
    <w:rsid w:val="00B26D6E"/>
    <w:rsid w:val="00B274EA"/>
    <w:rsid w:val="00B276FF"/>
    <w:rsid w:val="00B2786C"/>
    <w:rsid w:val="00B27B36"/>
    <w:rsid w:val="00B27D7A"/>
    <w:rsid w:val="00B27F6F"/>
    <w:rsid w:val="00B304E8"/>
    <w:rsid w:val="00B308A7"/>
    <w:rsid w:val="00B30A38"/>
    <w:rsid w:val="00B30B7E"/>
    <w:rsid w:val="00B30FB5"/>
    <w:rsid w:val="00B318AF"/>
    <w:rsid w:val="00B31B86"/>
    <w:rsid w:val="00B32311"/>
    <w:rsid w:val="00B323A0"/>
    <w:rsid w:val="00B323B6"/>
    <w:rsid w:val="00B323ED"/>
    <w:rsid w:val="00B326CF"/>
    <w:rsid w:val="00B328D9"/>
    <w:rsid w:val="00B32DCA"/>
    <w:rsid w:val="00B32F6F"/>
    <w:rsid w:val="00B33C36"/>
    <w:rsid w:val="00B34499"/>
    <w:rsid w:val="00B3460C"/>
    <w:rsid w:val="00B34726"/>
    <w:rsid w:val="00B34AFF"/>
    <w:rsid w:val="00B34D87"/>
    <w:rsid w:val="00B34F0A"/>
    <w:rsid w:val="00B34F1F"/>
    <w:rsid w:val="00B35822"/>
    <w:rsid w:val="00B35C13"/>
    <w:rsid w:val="00B35D52"/>
    <w:rsid w:val="00B35D88"/>
    <w:rsid w:val="00B3607F"/>
    <w:rsid w:val="00B365D3"/>
    <w:rsid w:val="00B367DB"/>
    <w:rsid w:val="00B36D5E"/>
    <w:rsid w:val="00B36FBC"/>
    <w:rsid w:val="00B37025"/>
    <w:rsid w:val="00B37328"/>
    <w:rsid w:val="00B373F4"/>
    <w:rsid w:val="00B37819"/>
    <w:rsid w:val="00B37886"/>
    <w:rsid w:val="00B37BD4"/>
    <w:rsid w:val="00B37CBB"/>
    <w:rsid w:val="00B403D2"/>
    <w:rsid w:val="00B4050E"/>
    <w:rsid w:val="00B4079B"/>
    <w:rsid w:val="00B408F3"/>
    <w:rsid w:val="00B40DFE"/>
    <w:rsid w:val="00B4119B"/>
    <w:rsid w:val="00B4139E"/>
    <w:rsid w:val="00B4155C"/>
    <w:rsid w:val="00B415E7"/>
    <w:rsid w:val="00B4198A"/>
    <w:rsid w:val="00B41B62"/>
    <w:rsid w:val="00B41BA0"/>
    <w:rsid w:val="00B41F1C"/>
    <w:rsid w:val="00B4206E"/>
    <w:rsid w:val="00B4216A"/>
    <w:rsid w:val="00B42177"/>
    <w:rsid w:val="00B4276C"/>
    <w:rsid w:val="00B42867"/>
    <w:rsid w:val="00B42872"/>
    <w:rsid w:val="00B42F1F"/>
    <w:rsid w:val="00B4302C"/>
    <w:rsid w:val="00B430DD"/>
    <w:rsid w:val="00B43291"/>
    <w:rsid w:val="00B43975"/>
    <w:rsid w:val="00B439E7"/>
    <w:rsid w:val="00B43B16"/>
    <w:rsid w:val="00B44100"/>
    <w:rsid w:val="00B44624"/>
    <w:rsid w:val="00B448D6"/>
    <w:rsid w:val="00B44A84"/>
    <w:rsid w:val="00B44AAB"/>
    <w:rsid w:val="00B452EA"/>
    <w:rsid w:val="00B45715"/>
    <w:rsid w:val="00B457C3"/>
    <w:rsid w:val="00B46461"/>
    <w:rsid w:val="00B4671E"/>
    <w:rsid w:val="00B470B3"/>
    <w:rsid w:val="00B470F8"/>
    <w:rsid w:val="00B472E6"/>
    <w:rsid w:val="00B47412"/>
    <w:rsid w:val="00B474E5"/>
    <w:rsid w:val="00B4762E"/>
    <w:rsid w:val="00B47F0A"/>
    <w:rsid w:val="00B50343"/>
    <w:rsid w:val="00B50537"/>
    <w:rsid w:val="00B50684"/>
    <w:rsid w:val="00B50773"/>
    <w:rsid w:val="00B507B2"/>
    <w:rsid w:val="00B510BD"/>
    <w:rsid w:val="00B518DD"/>
    <w:rsid w:val="00B51ECD"/>
    <w:rsid w:val="00B520A2"/>
    <w:rsid w:val="00B52441"/>
    <w:rsid w:val="00B5253B"/>
    <w:rsid w:val="00B5285C"/>
    <w:rsid w:val="00B52962"/>
    <w:rsid w:val="00B52C5E"/>
    <w:rsid w:val="00B52D64"/>
    <w:rsid w:val="00B52ECD"/>
    <w:rsid w:val="00B52F76"/>
    <w:rsid w:val="00B535E2"/>
    <w:rsid w:val="00B53969"/>
    <w:rsid w:val="00B53D1C"/>
    <w:rsid w:val="00B53EA1"/>
    <w:rsid w:val="00B54053"/>
    <w:rsid w:val="00B54526"/>
    <w:rsid w:val="00B54678"/>
    <w:rsid w:val="00B5477B"/>
    <w:rsid w:val="00B55118"/>
    <w:rsid w:val="00B554E7"/>
    <w:rsid w:val="00B558B1"/>
    <w:rsid w:val="00B55E8B"/>
    <w:rsid w:val="00B5666C"/>
    <w:rsid w:val="00B56B24"/>
    <w:rsid w:val="00B56CB9"/>
    <w:rsid w:val="00B5746C"/>
    <w:rsid w:val="00B57B61"/>
    <w:rsid w:val="00B57EA8"/>
    <w:rsid w:val="00B57EBA"/>
    <w:rsid w:val="00B60181"/>
    <w:rsid w:val="00B60669"/>
    <w:rsid w:val="00B60881"/>
    <w:rsid w:val="00B60AA5"/>
    <w:rsid w:val="00B60F5A"/>
    <w:rsid w:val="00B6114B"/>
    <w:rsid w:val="00B61545"/>
    <w:rsid w:val="00B61ED5"/>
    <w:rsid w:val="00B61F43"/>
    <w:rsid w:val="00B62033"/>
    <w:rsid w:val="00B623F6"/>
    <w:rsid w:val="00B62435"/>
    <w:rsid w:val="00B625F3"/>
    <w:rsid w:val="00B62A2C"/>
    <w:rsid w:val="00B62BF3"/>
    <w:rsid w:val="00B62D42"/>
    <w:rsid w:val="00B62E59"/>
    <w:rsid w:val="00B62EAF"/>
    <w:rsid w:val="00B63068"/>
    <w:rsid w:val="00B630AE"/>
    <w:rsid w:val="00B6319B"/>
    <w:rsid w:val="00B63D24"/>
    <w:rsid w:val="00B6485D"/>
    <w:rsid w:val="00B6497C"/>
    <w:rsid w:val="00B64C6F"/>
    <w:rsid w:val="00B65377"/>
    <w:rsid w:val="00B6571F"/>
    <w:rsid w:val="00B65F67"/>
    <w:rsid w:val="00B66646"/>
    <w:rsid w:val="00B6669E"/>
    <w:rsid w:val="00B66B59"/>
    <w:rsid w:val="00B66BC0"/>
    <w:rsid w:val="00B66BD7"/>
    <w:rsid w:val="00B66F68"/>
    <w:rsid w:val="00B6763D"/>
    <w:rsid w:val="00B676F1"/>
    <w:rsid w:val="00B6790B"/>
    <w:rsid w:val="00B67A15"/>
    <w:rsid w:val="00B67AFB"/>
    <w:rsid w:val="00B67E76"/>
    <w:rsid w:val="00B70666"/>
    <w:rsid w:val="00B70B02"/>
    <w:rsid w:val="00B710AF"/>
    <w:rsid w:val="00B71672"/>
    <w:rsid w:val="00B71712"/>
    <w:rsid w:val="00B71F5B"/>
    <w:rsid w:val="00B720A0"/>
    <w:rsid w:val="00B720DB"/>
    <w:rsid w:val="00B723B2"/>
    <w:rsid w:val="00B7240A"/>
    <w:rsid w:val="00B7286A"/>
    <w:rsid w:val="00B72AC4"/>
    <w:rsid w:val="00B72B1D"/>
    <w:rsid w:val="00B72C03"/>
    <w:rsid w:val="00B73474"/>
    <w:rsid w:val="00B7371D"/>
    <w:rsid w:val="00B73C7F"/>
    <w:rsid w:val="00B73E67"/>
    <w:rsid w:val="00B73FF3"/>
    <w:rsid w:val="00B7409C"/>
    <w:rsid w:val="00B74217"/>
    <w:rsid w:val="00B743AB"/>
    <w:rsid w:val="00B7487A"/>
    <w:rsid w:val="00B75668"/>
    <w:rsid w:val="00B756F0"/>
    <w:rsid w:val="00B75725"/>
    <w:rsid w:val="00B75B96"/>
    <w:rsid w:val="00B75CD3"/>
    <w:rsid w:val="00B76064"/>
    <w:rsid w:val="00B76067"/>
    <w:rsid w:val="00B7716C"/>
    <w:rsid w:val="00B77299"/>
    <w:rsid w:val="00B77C1B"/>
    <w:rsid w:val="00B77C2D"/>
    <w:rsid w:val="00B77FE0"/>
    <w:rsid w:val="00B80608"/>
    <w:rsid w:val="00B80CDE"/>
    <w:rsid w:val="00B8121E"/>
    <w:rsid w:val="00B81500"/>
    <w:rsid w:val="00B81568"/>
    <w:rsid w:val="00B81739"/>
    <w:rsid w:val="00B819B7"/>
    <w:rsid w:val="00B81A75"/>
    <w:rsid w:val="00B81FA0"/>
    <w:rsid w:val="00B8227E"/>
    <w:rsid w:val="00B829C5"/>
    <w:rsid w:val="00B82E6F"/>
    <w:rsid w:val="00B83915"/>
    <w:rsid w:val="00B83BC7"/>
    <w:rsid w:val="00B83C19"/>
    <w:rsid w:val="00B83F35"/>
    <w:rsid w:val="00B84071"/>
    <w:rsid w:val="00B847EE"/>
    <w:rsid w:val="00B84818"/>
    <w:rsid w:val="00B84D4F"/>
    <w:rsid w:val="00B84EC4"/>
    <w:rsid w:val="00B85B13"/>
    <w:rsid w:val="00B85D0A"/>
    <w:rsid w:val="00B85D6B"/>
    <w:rsid w:val="00B85EA4"/>
    <w:rsid w:val="00B87B16"/>
    <w:rsid w:val="00B87B48"/>
    <w:rsid w:val="00B87C67"/>
    <w:rsid w:val="00B87CB1"/>
    <w:rsid w:val="00B87E4A"/>
    <w:rsid w:val="00B900AB"/>
    <w:rsid w:val="00B9042E"/>
    <w:rsid w:val="00B906F4"/>
    <w:rsid w:val="00B90CF6"/>
    <w:rsid w:val="00B91285"/>
    <w:rsid w:val="00B91892"/>
    <w:rsid w:val="00B9189A"/>
    <w:rsid w:val="00B91AE9"/>
    <w:rsid w:val="00B91B5B"/>
    <w:rsid w:val="00B91F13"/>
    <w:rsid w:val="00B922F2"/>
    <w:rsid w:val="00B929BC"/>
    <w:rsid w:val="00B935DE"/>
    <w:rsid w:val="00B93708"/>
    <w:rsid w:val="00B939A4"/>
    <w:rsid w:val="00B93A57"/>
    <w:rsid w:val="00B93AAB"/>
    <w:rsid w:val="00B94605"/>
    <w:rsid w:val="00B9472C"/>
    <w:rsid w:val="00B94A13"/>
    <w:rsid w:val="00B95112"/>
    <w:rsid w:val="00B95252"/>
    <w:rsid w:val="00B9545D"/>
    <w:rsid w:val="00B957C2"/>
    <w:rsid w:val="00B959E2"/>
    <w:rsid w:val="00B95B89"/>
    <w:rsid w:val="00B95F3A"/>
    <w:rsid w:val="00B95F5C"/>
    <w:rsid w:val="00B960A7"/>
    <w:rsid w:val="00B960DD"/>
    <w:rsid w:val="00B9614F"/>
    <w:rsid w:val="00B962FC"/>
    <w:rsid w:val="00B964E8"/>
    <w:rsid w:val="00B965AD"/>
    <w:rsid w:val="00B968BA"/>
    <w:rsid w:val="00B96F36"/>
    <w:rsid w:val="00B97236"/>
    <w:rsid w:val="00B9792D"/>
    <w:rsid w:val="00BA0201"/>
    <w:rsid w:val="00BA049B"/>
    <w:rsid w:val="00BA04F7"/>
    <w:rsid w:val="00BA070C"/>
    <w:rsid w:val="00BA09D1"/>
    <w:rsid w:val="00BA0A21"/>
    <w:rsid w:val="00BA0E6A"/>
    <w:rsid w:val="00BA0F25"/>
    <w:rsid w:val="00BA1081"/>
    <w:rsid w:val="00BA11A1"/>
    <w:rsid w:val="00BA1314"/>
    <w:rsid w:val="00BA1342"/>
    <w:rsid w:val="00BA1791"/>
    <w:rsid w:val="00BA1A7A"/>
    <w:rsid w:val="00BA1DEC"/>
    <w:rsid w:val="00BA1ECD"/>
    <w:rsid w:val="00BA210A"/>
    <w:rsid w:val="00BA2588"/>
    <w:rsid w:val="00BA258A"/>
    <w:rsid w:val="00BA2F05"/>
    <w:rsid w:val="00BA2F43"/>
    <w:rsid w:val="00BA3087"/>
    <w:rsid w:val="00BA30F4"/>
    <w:rsid w:val="00BA313A"/>
    <w:rsid w:val="00BA3396"/>
    <w:rsid w:val="00BA34EA"/>
    <w:rsid w:val="00BA3555"/>
    <w:rsid w:val="00BA3804"/>
    <w:rsid w:val="00BA3A60"/>
    <w:rsid w:val="00BA4616"/>
    <w:rsid w:val="00BA48DC"/>
    <w:rsid w:val="00BA4E44"/>
    <w:rsid w:val="00BA4E65"/>
    <w:rsid w:val="00BA4F1C"/>
    <w:rsid w:val="00BA4FD2"/>
    <w:rsid w:val="00BA5202"/>
    <w:rsid w:val="00BA561A"/>
    <w:rsid w:val="00BA5AA5"/>
    <w:rsid w:val="00BA5C77"/>
    <w:rsid w:val="00BA5E3F"/>
    <w:rsid w:val="00BA5F09"/>
    <w:rsid w:val="00BA5F4C"/>
    <w:rsid w:val="00BA6320"/>
    <w:rsid w:val="00BA6521"/>
    <w:rsid w:val="00BA69B6"/>
    <w:rsid w:val="00BA6B4A"/>
    <w:rsid w:val="00BA6BE7"/>
    <w:rsid w:val="00BA6D35"/>
    <w:rsid w:val="00BA7064"/>
    <w:rsid w:val="00BA70B9"/>
    <w:rsid w:val="00BA7256"/>
    <w:rsid w:val="00BA728A"/>
    <w:rsid w:val="00BA7CAE"/>
    <w:rsid w:val="00BB00FD"/>
    <w:rsid w:val="00BB049F"/>
    <w:rsid w:val="00BB09AA"/>
    <w:rsid w:val="00BB0C5B"/>
    <w:rsid w:val="00BB0CDA"/>
    <w:rsid w:val="00BB0D63"/>
    <w:rsid w:val="00BB0E7E"/>
    <w:rsid w:val="00BB0F4B"/>
    <w:rsid w:val="00BB202E"/>
    <w:rsid w:val="00BB2194"/>
    <w:rsid w:val="00BB23F9"/>
    <w:rsid w:val="00BB26BF"/>
    <w:rsid w:val="00BB2A53"/>
    <w:rsid w:val="00BB2AB6"/>
    <w:rsid w:val="00BB31BE"/>
    <w:rsid w:val="00BB31C3"/>
    <w:rsid w:val="00BB3856"/>
    <w:rsid w:val="00BB38AC"/>
    <w:rsid w:val="00BB3A72"/>
    <w:rsid w:val="00BB3F8A"/>
    <w:rsid w:val="00BB4107"/>
    <w:rsid w:val="00BB422E"/>
    <w:rsid w:val="00BB4A13"/>
    <w:rsid w:val="00BB529D"/>
    <w:rsid w:val="00BB56DE"/>
    <w:rsid w:val="00BB68CF"/>
    <w:rsid w:val="00BB6C7A"/>
    <w:rsid w:val="00BB70FB"/>
    <w:rsid w:val="00BB7446"/>
    <w:rsid w:val="00BB7785"/>
    <w:rsid w:val="00BB79B1"/>
    <w:rsid w:val="00BB7FF2"/>
    <w:rsid w:val="00BC02FE"/>
    <w:rsid w:val="00BC0A4E"/>
    <w:rsid w:val="00BC0B7A"/>
    <w:rsid w:val="00BC0BDC"/>
    <w:rsid w:val="00BC0D44"/>
    <w:rsid w:val="00BC0FAE"/>
    <w:rsid w:val="00BC162B"/>
    <w:rsid w:val="00BC17AA"/>
    <w:rsid w:val="00BC182A"/>
    <w:rsid w:val="00BC1B40"/>
    <w:rsid w:val="00BC1BFF"/>
    <w:rsid w:val="00BC20D7"/>
    <w:rsid w:val="00BC2400"/>
    <w:rsid w:val="00BC25EA"/>
    <w:rsid w:val="00BC2785"/>
    <w:rsid w:val="00BC27D7"/>
    <w:rsid w:val="00BC2974"/>
    <w:rsid w:val="00BC2B02"/>
    <w:rsid w:val="00BC31E9"/>
    <w:rsid w:val="00BC330A"/>
    <w:rsid w:val="00BC38A5"/>
    <w:rsid w:val="00BC3D45"/>
    <w:rsid w:val="00BC3F1D"/>
    <w:rsid w:val="00BC4519"/>
    <w:rsid w:val="00BC46DA"/>
    <w:rsid w:val="00BC48CA"/>
    <w:rsid w:val="00BC4A60"/>
    <w:rsid w:val="00BC4AAF"/>
    <w:rsid w:val="00BC4B07"/>
    <w:rsid w:val="00BC4B71"/>
    <w:rsid w:val="00BC504D"/>
    <w:rsid w:val="00BC5232"/>
    <w:rsid w:val="00BC53CE"/>
    <w:rsid w:val="00BC56FD"/>
    <w:rsid w:val="00BC5FC5"/>
    <w:rsid w:val="00BC6333"/>
    <w:rsid w:val="00BC6549"/>
    <w:rsid w:val="00BC6880"/>
    <w:rsid w:val="00BC6B19"/>
    <w:rsid w:val="00BC703E"/>
    <w:rsid w:val="00BC7363"/>
    <w:rsid w:val="00BC7B1D"/>
    <w:rsid w:val="00BC7B22"/>
    <w:rsid w:val="00BC7F9E"/>
    <w:rsid w:val="00BD081B"/>
    <w:rsid w:val="00BD08F2"/>
    <w:rsid w:val="00BD0A3B"/>
    <w:rsid w:val="00BD0ACF"/>
    <w:rsid w:val="00BD0AD9"/>
    <w:rsid w:val="00BD0FCB"/>
    <w:rsid w:val="00BD1B1F"/>
    <w:rsid w:val="00BD237C"/>
    <w:rsid w:val="00BD27D2"/>
    <w:rsid w:val="00BD3101"/>
    <w:rsid w:val="00BD372A"/>
    <w:rsid w:val="00BD3892"/>
    <w:rsid w:val="00BD408C"/>
    <w:rsid w:val="00BD4877"/>
    <w:rsid w:val="00BD495B"/>
    <w:rsid w:val="00BD49A4"/>
    <w:rsid w:val="00BD4BF4"/>
    <w:rsid w:val="00BD4D00"/>
    <w:rsid w:val="00BD4DF8"/>
    <w:rsid w:val="00BD4F50"/>
    <w:rsid w:val="00BD4F80"/>
    <w:rsid w:val="00BD53F9"/>
    <w:rsid w:val="00BD56D2"/>
    <w:rsid w:val="00BD5867"/>
    <w:rsid w:val="00BD5F22"/>
    <w:rsid w:val="00BD5FAF"/>
    <w:rsid w:val="00BD69EB"/>
    <w:rsid w:val="00BD6AB6"/>
    <w:rsid w:val="00BD6E29"/>
    <w:rsid w:val="00BD6E71"/>
    <w:rsid w:val="00BD74AE"/>
    <w:rsid w:val="00BD7803"/>
    <w:rsid w:val="00BD78B2"/>
    <w:rsid w:val="00BE06F8"/>
    <w:rsid w:val="00BE096B"/>
    <w:rsid w:val="00BE1128"/>
    <w:rsid w:val="00BE1544"/>
    <w:rsid w:val="00BE1D37"/>
    <w:rsid w:val="00BE1D7C"/>
    <w:rsid w:val="00BE2184"/>
    <w:rsid w:val="00BE24B5"/>
    <w:rsid w:val="00BE254D"/>
    <w:rsid w:val="00BE2652"/>
    <w:rsid w:val="00BE2C0C"/>
    <w:rsid w:val="00BE3423"/>
    <w:rsid w:val="00BE3A9F"/>
    <w:rsid w:val="00BE3B41"/>
    <w:rsid w:val="00BE4978"/>
    <w:rsid w:val="00BE4CAB"/>
    <w:rsid w:val="00BE4E9B"/>
    <w:rsid w:val="00BE50FC"/>
    <w:rsid w:val="00BE5674"/>
    <w:rsid w:val="00BE568A"/>
    <w:rsid w:val="00BE56D9"/>
    <w:rsid w:val="00BE5BA7"/>
    <w:rsid w:val="00BE5EBF"/>
    <w:rsid w:val="00BE611D"/>
    <w:rsid w:val="00BE61A5"/>
    <w:rsid w:val="00BE6925"/>
    <w:rsid w:val="00BE743E"/>
    <w:rsid w:val="00BE7886"/>
    <w:rsid w:val="00BE79AB"/>
    <w:rsid w:val="00BE7AAB"/>
    <w:rsid w:val="00BF0056"/>
    <w:rsid w:val="00BF0512"/>
    <w:rsid w:val="00BF1495"/>
    <w:rsid w:val="00BF168B"/>
    <w:rsid w:val="00BF19CA"/>
    <w:rsid w:val="00BF1B7B"/>
    <w:rsid w:val="00BF1FAB"/>
    <w:rsid w:val="00BF2694"/>
    <w:rsid w:val="00BF26D5"/>
    <w:rsid w:val="00BF2909"/>
    <w:rsid w:val="00BF2986"/>
    <w:rsid w:val="00BF2995"/>
    <w:rsid w:val="00BF2C82"/>
    <w:rsid w:val="00BF2F68"/>
    <w:rsid w:val="00BF2FA5"/>
    <w:rsid w:val="00BF2FF1"/>
    <w:rsid w:val="00BF3484"/>
    <w:rsid w:val="00BF35EE"/>
    <w:rsid w:val="00BF36FF"/>
    <w:rsid w:val="00BF3755"/>
    <w:rsid w:val="00BF389D"/>
    <w:rsid w:val="00BF3A64"/>
    <w:rsid w:val="00BF3C59"/>
    <w:rsid w:val="00BF3DD1"/>
    <w:rsid w:val="00BF3E71"/>
    <w:rsid w:val="00BF3EF9"/>
    <w:rsid w:val="00BF40B5"/>
    <w:rsid w:val="00BF4271"/>
    <w:rsid w:val="00BF42D2"/>
    <w:rsid w:val="00BF48EC"/>
    <w:rsid w:val="00BF4998"/>
    <w:rsid w:val="00BF4D1F"/>
    <w:rsid w:val="00BF4EB8"/>
    <w:rsid w:val="00BF4EF6"/>
    <w:rsid w:val="00BF4F07"/>
    <w:rsid w:val="00BF4F3D"/>
    <w:rsid w:val="00BF4F87"/>
    <w:rsid w:val="00BF50E8"/>
    <w:rsid w:val="00BF50E9"/>
    <w:rsid w:val="00BF5231"/>
    <w:rsid w:val="00BF5775"/>
    <w:rsid w:val="00BF5B4A"/>
    <w:rsid w:val="00BF5C24"/>
    <w:rsid w:val="00BF5DA8"/>
    <w:rsid w:val="00BF5DB3"/>
    <w:rsid w:val="00BF5FC4"/>
    <w:rsid w:val="00BF6608"/>
    <w:rsid w:val="00BF68DF"/>
    <w:rsid w:val="00BF68E9"/>
    <w:rsid w:val="00BF69BA"/>
    <w:rsid w:val="00BF6F80"/>
    <w:rsid w:val="00BF6FF6"/>
    <w:rsid w:val="00BF71C7"/>
    <w:rsid w:val="00BF7250"/>
    <w:rsid w:val="00BF7B04"/>
    <w:rsid w:val="00C004F9"/>
    <w:rsid w:val="00C009EC"/>
    <w:rsid w:val="00C00EC5"/>
    <w:rsid w:val="00C0103A"/>
    <w:rsid w:val="00C012C2"/>
    <w:rsid w:val="00C01887"/>
    <w:rsid w:val="00C01D03"/>
    <w:rsid w:val="00C01FB4"/>
    <w:rsid w:val="00C02153"/>
    <w:rsid w:val="00C0223C"/>
    <w:rsid w:val="00C02337"/>
    <w:rsid w:val="00C02952"/>
    <w:rsid w:val="00C02B5E"/>
    <w:rsid w:val="00C02C10"/>
    <w:rsid w:val="00C02F47"/>
    <w:rsid w:val="00C02FF4"/>
    <w:rsid w:val="00C031C4"/>
    <w:rsid w:val="00C038F0"/>
    <w:rsid w:val="00C03A5E"/>
    <w:rsid w:val="00C03C3D"/>
    <w:rsid w:val="00C04001"/>
    <w:rsid w:val="00C041B7"/>
    <w:rsid w:val="00C04562"/>
    <w:rsid w:val="00C045B0"/>
    <w:rsid w:val="00C04BBD"/>
    <w:rsid w:val="00C04CF9"/>
    <w:rsid w:val="00C04E11"/>
    <w:rsid w:val="00C05020"/>
    <w:rsid w:val="00C055AF"/>
    <w:rsid w:val="00C056F0"/>
    <w:rsid w:val="00C05842"/>
    <w:rsid w:val="00C05C78"/>
    <w:rsid w:val="00C05E18"/>
    <w:rsid w:val="00C065F7"/>
    <w:rsid w:val="00C06B2E"/>
    <w:rsid w:val="00C06BAB"/>
    <w:rsid w:val="00C06CC0"/>
    <w:rsid w:val="00C0743C"/>
    <w:rsid w:val="00C07523"/>
    <w:rsid w:val="00C07B31"/>
    <w:rsid w:val="00C10243"/>
    <w:rsid w:val="00C10B6F"/>
    <w:rsid w:val="00C10E44"/>
    <w:rsid w:val="00C11116"/>
    <w:rsid w:val="00C1164B"/>
    <w:rsid w:val="00C11B8A"/>
    <w:rsid w:val="00C11FBF"/>
    <w:rsid w:val="00C123C9"/>
    <w:rsid w:val="00C12581"/>
    <w:rsid w:val="00C126AE"/>
    <w:rsid w:val="00C12A64"/>
    <w:rsid w:val="00C12E46"/>
    <w:rsid w:val="00C13168"/>
    <w:rsid w:val="00C13389"/>
    <w:rsid w:val="00C137EF"/>
    <w:rsid w:val="00C13E89"/>
    <w:rsid w:val="00C14147"/>
    <w:rsid w:val="00C141F0"/>
    <w:rsid w:val="00C1447F"/>
    <w:rsid w:val="00C147A4"/>
    <w:rsid w:val="00C14C2A"/>
    <w:rsid w:val="00C14E4F"/>
    <w:rsid w:val="00C14E77"/>
    <w:rsid w:val="00C1528A"/>
    <w:rsid w:val="00C15635"/>
    <w:rsid w:val="00C158A2"/>
    <w:rsid w:val="00C1591F"/>
    <w:rsid w:val="00C15A4A"/>
    <w:rsid w:val="00C15D85"/>
    <w:rsid w:val="00C163AB"/>
    <w:rsid w:val="00C164E6"/>
    <w:rsid w:val="00C1660E"/>
    <w:rsid w:val="00C16644"/>
    <w:rsid w:val="00C166E5"/>
    <w:rsid w:val="00C16971"/>
    <w:rsid w:val="00C169CF"/>
    <w:rsid w:val="00C16AE6"/>
    <w:rsid w:val="00C16CB4"/>
    <w:rsid w:val="00C16D99"/>
    <w:rsid w:val="00C1765F"/>
    <w:rsid w:val="00C17B69"/>
    <w:rsid w:val="00C17F71"/>
    <w:rsid w:val="00C20240"/>
    <w:rsid w:val="00C20483"/>
    <w:rsid w:val="00C20B0B"/>
    <w:rsid w:val="00C20B30"/>
    <w:rsid w:val="00C20B4E"/>
    <w:rsid w:val="00C20D40"/>
    <w:rsid w:val="00C20D65"/>
    <w:rsid w:val="00C21055"/>
    <w:rsid w:val="00C21386"/>
    <w:rsid w:val="00C21667"/>
    <w:rsid w:val="00C21B27"/>
    <w:rsid w:val="00C21D5D"/>
    <w:rsid w:val="00C21FE5"/>
    <w:rsid w:val="00C22485"/>
    <w:rsid w:val="00C229D0"/>
    <w:rsid w:val="00C22B3B"/>
    <w:rsid w:val="00C22C6E"/>
    <w:rsid w:val="00C22CE3"/>
    <w:rsid w:val="00C23185"/>
    <w:rsid w:val="00C234ED"/>
    <w:rsid w:val="00C23B77"/>
    <w:rsid w:val="00C23C01"/>
    <w:rsid w:val="00C23E94"/>
    <w:rsid w:val="00C23F0A"/>
    <w:rsid w:val="00C2423F"/>
    <w:rsid w:val="00C24381"/>
    <w:rsid w:val="00C246BF"/>
    <w:rsid w:val="00C2484C"/>
    <w:rsid w:val="00C24A7E"/>
    <w:rsid w:val="00C24C8B"/>
    <w:rsid w:val="00C24C9B"/>
    <w:rsid w:val="00C24D03"/>
    <w:rsid w:val="00C256F0"/>
    <w:rsid w:val="00C25AE0"/>
    <w:rsid w:val="00C25F67"/>
    <w:rsid w:val="00C25FF9"/>
    <w:rsid w:val="00C262A8"/>
    <w:rsid w:val="00C26378"/>
    <w:rsid w:val="00C27344"/>
    <w:rsid w:val="00C27629"/>
    <w:rsid w:val="00C2792B"/>
    <w:rsid w:val="00C27B1A"/>
    <w:rsid w:val="00C27B40"/>
    <w:rsid w:val="00C27B6E"/>
    <w:rsid w:val="00C30190"/>
    <w:rsid w:val="00C30A56"/>
    <w:rsid w:val="00C3116E"/>
    <w:rsid w:val="00C3179A"/>
    <w:rsid w:val="00C3214B"/>
    <w:rsid w:val="00C3284D"/>
    <w:rsid w:val="00C32918"/>
    <w:rsid w:val="00C3294C"/>
    <w:rsid w:val="00C329A2"/>
    <w:rsid w:val="00C32A9B"/>
    <w:rsid w:val="00C32B83"/>
    <w:rsid w:val="00C32D9D"/>
    <w:rsid w:val="00C33059"/>
    <w:rsid w:val="00C330B4"/>
    <w:rsid w:val="00C330E7"/>
    <w:rsid w:val="00C331C4"/>
    <w:rsid w:val="00C334A7"/>
    <w:rsid w:val="00C339C9"/>
    <w:rsid w:val="00C33A22"/>
    <w:rsid w:val="00C33C77"/>
    <w:rsid w:val="00C33EC8"/>
    <w:rsid w:val="00C346C8"/>
    <w:rsid w:val="00C34840"/>
    <w:rsid w:val="00C34A99"/>
    <w:rsid w:val="00C34CF6"/>
    <w:rsid w:val="00C35216"/>
    <w:rsid w:val="00C3539D"/>
    <w:rsid w:val="00C359E5"/>
    <w:rsid w:val="00C35AB3"/>
    <w:rsid w:val="00C366C1"/>
    <w:rsid w:val="00C36DFB"/>
    <w:rsid w:val="00C36E38"/>
    <w:rsid w:val="00C36F22"/>
    <w:rsid w:val="00C37062"/>
    <w:rsid w:val="00C3728C"/>
    <w:rsid w:val="00C373E7"/>
    <w:rsid w:val="00C37E41"/>
    <w:rsid w:val="00C402C3"/>
    <w:rsid w:val="00C40ACE"/>
    <w:rsid w:val="00C40ADE"/>
    <w:rsid w:val="00C40CCC"/>
    <w:rsid w:val="00C40D0D"/>
    <w:rsid w:val="00C40F97"/>
    <w:rsid w:val="00C41057"/>
    <w:rsid w:val="00C4119A"/>
    <w:rsid w:val="00C4150F"/>
    <w:rsid w:val="00C41D29"/>
    <w:rsid w:val="00C4205C"/>
    <w:rsid w:val="00C42592"/>
    <w:rsid w:val="00C42967"/>
    <w:rsid w:val="00C42972"/>
    <w:rsid w:val="00C431B2"/>
    <w:rsid w:val="00C43219"/>
    <w:rsid w:val="00C4324C"/>
    <w:rsid w:val="00C44084"/>
    <w:rsid w:val="00C4432B"/>
    <w:rsid w:val="00C4451B"/>
    <w:rsid w:val="00C445FA"/>
    <w:rsid w:val="00C4491F"/>
    <w:rsid w:val="00C44B75"/>
    <w:rsid w:val="00C44D9D"/>
    <w:rsid w:val="00C450C7"/>
    <w:rsid w:val="00C45557"/>
    <w:rsid w:val="00C455E9"/>
    <w:rsid w:val="00C456BC"/>
    <w:rsid w:val="00C45856"/>
    <w:rsid w:val="00C45FA3"/>
    <w:rsid w:val="00C46250"/>
    <w:rsid w:val="00C46285"/>
    <w:rsid w:val="00C462D9"/>
    <w:rsid w:val="00C464AE"/>
    <w:rsid w:val="00C46546"/>
    <w:rsid w:val="00C46A3C"/>
    <w:rsid w:val="00C46BCB"/>
    <w:rsid w:val="00C46C80"/>
    <w:rsid w:val="00C4704A"/>
    <w:rsid w:val="00C478FF"/>
    <w:rsid w:val="00C4796C"/>
    <w:rsid w:val="00C47BB8"/>
    <w:rsid w:val="00C47D93"/>
    <w:rsid w:val="00C50428"/>
    <w:rsid w:val="00C508B2"/>
    <w:rsid w:val="00C50ADA"/>
    <w:rsid w:val="00C50AED"/>
    <w:rsid w:val="00C50CE7"/>
    <w:rsid w:val="00C50D29"/>
    <w:rsid w:val="00C51053"/>
    <w:rsid w:val="00C511A7"/>
    <w:rsid w:val="00C51BFF"/>
    <w:rsid w:val="00C52195"/>
    <w:rsid w:val="00C523AD"/>
    <w:rsid w:val="00C52C57"/>
    <w:rsid w:val="00C52EF7"/>
    <w:rsid w:val="00C52FFA"/>
    <w:rsid w:val="00C5315B"/>
    <w:rsid w:val="00C53332"/>
    <w:rsid w:val="00C53379"/>
    <w:rsid w:val="00C534D1"/>
    <w:rsid w:val="00C537D6"/>
    <w:rsid w:val="00C53A9C"/>
    <w:rsid w:val="00C53C5B"/>
    <w:rsid w:val="00C54083"/>
    <w:rsid w:val="00C540DC"/>
    <w:rsid w:val="00C541F9"/>
    <w:rsid w:val="00C5476C"/>
    <w:rsid w:val="00C5488C"/>
    <w:rsid w:val="00C549E6"/>
    <w:rsid w:val="00C55119"/>
    <w:rsid w:val="00C55271"/>
    <w:rsid w:val="00C552B3"/>
    <w:rsid w:val="00C5551C"/>
    <w:rsid w:val="00C55654"/>
    <w:rsid w:val="00C55690"/>
    <w:rsid w:val="00C556CE"/>
    <w:rsid w:val="00C55810"/>
    <w:rsid w:val="00C559E1"/>
    <w:rsid w:val="00C55A97"/>
    <w:rsid w:val="00C55D5A"/>
    <w:rsid w:val="00C55EA0"/>
    <w:rsid w:val="00C55EEF"/>
    <w:rsid w:val="00C5617E"/>
    <w:rsid w:val="00C56EF6"/>
    <w:rsid w:val="00C57C45"/>
    <w:rsid w:val="00C57CB8"/>
    <w:rsid w:val="00C6004A"/>
    <w:rsid w:val="00C6099E"/>
    <w:rsid w:val="00C60C15"/>
    <w:rsid w:val="00C60E2C"/>
    <w:rsid w:val="00C60F7E"/>
    <w:rsid w:val="00C6126D"/>
    <w:rsid w:val="00C61435"/>
    <w:rsid w:val="00C615F9"/>
    <w:rsid w:val="00C61610"/>
    <w:rsid w:val="00C61620"/>
    <w:rsid w:val="00C61761"/>
    <w:rsid w:val="00C61A87"/>
    <w:rsid w:val="00C61EAE"/>
    <w:rsid w:val="00C62A22"/>
    <w:rsid w:val="00C62DC8"/>
    <w:rsid w:val="00C62EC3"/>
    <w:rsid w:val="00C62F99"/>
    <w:rsid w:val="00C63574"/>
    <w:rsid w:val="00C636C2"/>
    <w:rsid w:val="00C636DC"/>
    <w:rsid w:val="00C63CF4"/>
    <w:rsid w:val="00C6417C"/>
    <w:rsid w:val="00C64277"/>
    <w:rsid w:val="00C642AC"/>
    <w:rsid w:val="00C64443"/>
    <w:rsid w:val="00C6472C"/>
    <w:rsid w:val="00C64809"/>
    <w:rsid w:val="00C64AEA"/>
    <w:rsid w:val="00C64C47"/>
    <w:rsid w:val="00C64E61"/>
    <w:rsid w:val="00C64F73"/>
    <w:rsid w:val="00C65146"/>
    <w:rsid w:val="00C657BE"/>
    <w:rsid w:val="00C65B05"/>
    <w:rsid w:val="00C65D7F"/>
    <w:rsid w:val="00C662B5"/>
    <w:rsid w:val="00C66383"/>
    <w:rsid w:val="00C663E7"/>
    <w:rsid w:val="00C664C0"/>
    <w:rsid w:val="00C66AD2"/>
    <w:rsid w:val="00C66DE2"/>
    <w:rsid w:val="00C67465"/>
    <w:rsid w:val="00C67840"/>
    <w:rsid w:val="00C67B20"/>
    <w:rsid w:val="00C67BEE"/>
    <w:rsid w:val="00C67CD1"/>
    <w:rsid w:val="00C70065"/>
    <w:rsid w:val="00C700AD"/>
    <w:rsid w:val="00C7010D"/>
    <w:rsid w:val="00C7011B"/>
    <w:rsid w:val="00C706C7"/>
    <w:rsid w:val="00C70877"/>
    <w:rsid w:val="00C70A03"/>
    <w:rsid w:val="00C7105C"/>
    <w:rsid w:val="00C71229"/>
    <w:rsid w:val="00C712CB"/>
    <w:rsid w:val="00C718F2"/>
    <w:rsid w:val="00C71A2D"/>
    <w:rsid w:val="00C720B2"/>
    <w:rsid w:val="00C7251B"/>
    <w:rsid w:val="00C72A71"/>
    <w:rsid w:val="00C72B84"/>
    <w:rsid w:val="00C72E4E"/>
    <w:rsid w:val="00C7307E"/>
    <w:rsid w:val="00C730C8"/>
    <w:rsid w:val="00C7311B"/>
    <w:rsid w:val="00C73808"/>
    <w:rsid w:val="00C73B37"/>
    <w:rsid w:val="00C73FA6"/>
    <w:rsid w:val="00C741E5"/>
    <w:rsid w:val="00C74582"/>
    <w:rsid w:val="00C74AE5"/>
    <w:rsid w:val="00C74B5F"/>
    <w:rsid w:val="00C74BC2"/>
    <w:rsid w:val="00C74D87"/>
    <w:rsid w:val="00C74DD0"/>
    <w:rsid w:val="00C75EE3"/>
    <w:rsid w:val="00C760CF"/>
    <w:rsid w:val="00C7611F"/>
    <w:rsid w:val="00C76407"/>
    <w:rsid w:val="00C764ED"/>
    <w:rsid w:val="00C76A30"/>
    <w:rsid w:val="00C76D58"/>
    <w:rsid w:val="00C77871"/>
    <w:rsid w:val="00C77C85"/>
    <w:rsid w:val="00C77E85"/>
    <w:rsid w:val="00C77ECC"/>
    <w:rsid w:val="00C8012C"/>
    <w:rsid w:val="00C80219"/>
    <w:rsid w:val="00C803FA"/>
    <w:rsid w:val="00C8064F"/>
    <w:rsid w:val="00C809A8"/>
    <w:rsid w:val="00C80FE0"/>
    <w:rsid w:val="00C810A6"/>
    <w:rsid w:val="00C81141"/>
    <w:rsid w:val="00C8118F"/>
    <w:rsid w:val="00C813E1"/>
    <w:rsid w:val="00C818D6"/>
    <w:rsid w:val="00C819CD"/>
    <w:rsid w:val="00C82703"/>
    <w:rsid w:val="00C82E54"/>
    <w:rsid w:val="00C82FCD"/>
    <w:rsid w:val="00C8365C"/>
    <w:rsid w:val="00C8378A"/>
    <w:rsid w:val="00C83B29"/>
    <w:rsid w:val="00C846F7"/>
    <w:rsid w:val="00C84710"/>
    <w:rsid w:val="00C84D87"/>
    <w:rsid w:val="00C851CC"/>
    <w:rsid w:val="00C85B80"/>
    <w:rsid w:val="00C85CC7"/>
    <w:rsid w:val="00C85E46"/>
    <w:rsid w:val="00C862CA"/>
    <w:rsid w:val="00C865AC"/>
    <w:rsid w:val="00C865E5"/>
    <w:rsid w:val="00C868B9"/>
    <w:rsid w:val="00C870B7"/>
    <w:rsid w:val="00C87389"/>
    <w:rsid w:val="00C874D1"/>
    <w:rsid w:val="00C879EF"/>
    <w:rsid w:val="00C87AF1"/>
    <w:rsid w:val="00C87C2C"/>
    <w:rsid w:val="00C87C8C"/>
    <w:rsid w:val="00C87DB5"/>
    <w:rsid w:val="00C87FF6"/>
    <w:rsid w:val="00C90360"/>
    <w:rsid w:val="00C9087F"/>
    <w:rsid w:val="00C90C9F"/>
    <w:rsid w:val="00C91018"/>
    <w:rsid w:val="00C9105F"/>
    <w:rsid w:val="00C91114"/>
    <w:rsid w:val="00C911D5"/>
    <w:rsid w:val="00C9130E"/>
    <w:rsid w:val="00C91744"/>
    <w:rsid w:val="00C91770"/>
    <w:rsid w:val="00C91B2E"/>
    <w:rsid w:val="00C91DCB"/>
    <w:rsid w:val="00C91FB7"/>
    <w:rsid w:val="00C9255B"/>
    <w:rsid w:val="00C92722"/>
    <w:rsid w:val="00C92746"/>
    <w:rsid w:val="00C9279C"/>
    <w:rsid w:val="00C92805"/>
    <w:rsid w:val="00C9282D"/>
    <w:rsid w:val="00C92C2F"/>
    <w:rsid w:val="00C92E29"/>
    <w:rsid w:val="00C931BA"/>
    <w:rsid w:val="00C935BE"/>
    <w:rsid w:val="00C93C0D"/>
    <w:rsid w:val="00C945E4"/>
    <w:rsid w:val="00C9474E"/>
    <w:rsid w:val="00C94924"/>
    <w:rsid w:val="00C94969"/>
    <w:rsid w:val="00C94C35"/>
    <w:rsid w:val="00C94F6C"/>
    <w:rsid w:val="00C95B01"/>
    <w:rsid w:val="00C9649B"/>
    <w:rsid w:val="00C965C1"/>
    <w:rsid w:val="00C96BF1"/>
    <w:rsid w:val="00C96CA2"/>
    <w:rsid w:val="00C96E78"/>
    <w:rsid w:val="00C97216"/>
    <w:rsid w:val="00C97269"/>
    <w:rsid w:val="00C973C3"/>
    <w:rsid w:val="00C97518"/>
    <w:rsid w:val="00C97805"/>
    <w:rsid w:val="00C97E18"/>
    <w:rsid w:val="00CA034A"/>
    <w:rsid w:val="00CA05D7"/>
    <w:rsid w:val="00CA071C"/>
    <w:rsid w:val="00CA0797"/>
    <w:rsid w:val="00CA139D"/>
    <w:rsid w:val="00CA175E"/>
    <w:rsid w:val="00CA1A55"/>
    <w:rsid w:val="00CA1A92"/>
    <w:rsid w:val="00CA1BBF"/>
    <w:rsid w:val="00CA1C17"/>
    <w:rsid w:val="00CA1E01"/>
    <w:rsid w:val="00CA2491"/>
    <w:rsid w:val="00CA25BD"/>
    <w:rsid w:val="00CA2E84"/>
    <w:rsid w:val="00CA3058"/>
    <w:rsid w:val="00CA3638"/>
    <w:rsid w:val="00CA3AFA"/>
    <w:rsid w:val="00CA3B4A"/>
    <w:rsid w:val="00CA3BE1"/>
    <w:rsid w:val="00CA41B8"/>
    <w:rsid w:val="00CA4689"/>
    <w:rsid w:val="00CA4DB6"/>
    <w:rsid w:val="00CA4EEA"/>
    <w:rsid w:val="00CA5151"/>
    <w:rsid w:val="00CA51BD"/>
    <w:rsid w:val="00CA53C4"/>
    <w:rsid w:val="00CA5527"/>
    <w:rsid w:val="00CA5F38"/>
    <w:rsid w:val="00CA63C3"/>
    <w:rsid w:val="00CA6491"/>
    <w:rsid w:val="00CA659F"/>
    <w:rsid w:val="00CA6662"/>
    <w:rsid w:val="00CA6E55"/>
    <w:rsid w:val="00CA6E59"/>
    <w:rsid w:val="00CA7856"/>
    <w:rsid w:val="00CA7959"/>
    <w:rsid w:val="00CA7A3B"/>
    <w:rsid w:val="00CA7B98"/>
    <w:rsid w:val="00CA7BAE"/>
    <w:rsid w:val="00CA7CD9"/>
    <w:rsid w:val="00CA7FD4"/>
    <w:rsid w:val="00CB0150"/>
    <w:rsid w:val="00CB0503"/>
    <w:rsid w:val="00CB055D"/>
    <w:rsid w:val="00CB0C7F"/>
    <w:rsid w:val="00CB0E15"/>
    <w:rsid w:val="00CB1362"/>
    <w:rsid w:val="00CB180B"/>
    <w:rsid w:val="00CB1A1C"/>
    <w:rsid w:val="00CB1E74"/>
    <w:rsid w:val="00CB21D2"/>
    <w:rsid w:val="00CB2269"/>
    <w:rsid w:val="00CB2567"/>
    <w:rsid w:val="00CB2AB2"/>
    <w:rsid w:val="00CB2B3C"/>
    <w:rsid w:val="00CB2B85"/>
    <w:rsid w:val="00CB2C32"/>
    <w:rsid w:val="00CB306A"/>
    <w:rsid w:val="00CB358B"/>
    <w:rsid w:val="00CB3693"/>
    <w:rsid w:val="00CB3919"/>
    <w:rsid w:val="00CB4110"/>
    <w:rsid w:val="00CB46D2"/>
    <w:rsid w:val="00CB484A"/>
    <w:rsid w:val="00CB4B4C"/>
    <w:rsid w:val="00CB4EF8"/>
    <w:rsid w:val="00CB50B8"/>
    <w:rsid w:val="00CB52FA"/>
    <w:rsid w:val="00CB5486"/>
    <w:rsid w:val="00CB5B2A"/>
    <w:rsid w:val="00CB5F06"/>
    <w:rsid w:val="00CB6204"/>
    <w:rsid w:val="00CB63F5"/>
    <w:rsid w:val="00CB6510"/>
    <w:rsid w:val="00CB674F"/>
    <w:rsid w:val="00CB6AB8"/>
    <w:rsid w:val="00CB6E74"/>
    <w:rsid w:val="00CB6E7F"/>
    <w:rsid w:val="00CB6E9F"/>
    <w:rsid w:val="00CB73C7"/>
    <w:rsid w:val="00CB74C0"/>
    <w:rsid w:val="00CB74CC"/>
    <w:rsid w:val="00CB7B1C"/>
    <w:rsid w:val="00CB7C1E"/>
    <w:rsid w:val="00CB7D99"/>
    <w:rsid w:val="00CB7D9A"/>
    <w:rsid w:val="00CC04A5"/>
    <w:rsid w:val="00CC0525"/>
    <w:rsid w:val="00CC083C"/>
    <w:rsid w:val="00CC0D60"/>
    <w:rsid w:val="00CC0DC2"/>
    <w:rsid w:val="00CC1303"/>
    <w:rsid w:val="00CC13EE"/>
    <w:rsid w:val="00CC14A5"/>
    <w:rsid w:val="00CC1B82"/>
    <w:rsid w:val="00CC24C1"/>
    <w:rsid w:val="00CC2618"/>
    <w:rsid w:val="00CC2711"/>
    <w:rsid w:val="00CC2C80"/>
    <w:rsid w:val="00CC2EEA"/>
    <w:rsid w:val="00CC338B"/>
    <w:rsid w:val="00CC3EC7"/>
    <w:rsid w:val="00CC42F7"/>
    <w:rsid w:val="00CC430E"/>
    <w:rsid w:val="00CC4529"/>
    <w:rsid w:val="00CC4E80"/>
    <w:rsid w:val="00CC5EAA"/>
    <w:rsid w:val="00CC69C3"/>
    <w:rsid w:val="00CC6AD7"/>
    <w:rsid w:val="00CC6F29"/>
    <w:rsid w:val="00CC726B"/>
    <w:rsid w:val="00CC7769"/>
    <w:rsid w:val="00CC7DCC"/>
    <w:rsid w:val="00CD02D5"/>
    <w:rsid w:val="00CD0518"/>
    <w:rsid w:val="00CD05D9"/>
    <w:rsid w:val="00CD0ADE"/>
    <w:rsid w:val="00CD1642"/>
    <w:rsid w:val="00CD1A59"/>
    <w:rsid w:val="00CD1B02"/>
    <w:rsid w:val="00CD1EB7"/>
    <w:rsid w:val="00CD2139"/>
    <w:rsid w:val="00CD2191"/>
    <w:rsid w:val="00CD21A4"/>
    <w:rsid w:val="00CD23C2"/>
    <w:rsid w:val="00CD280A"/>
    <w:rsid w:val="00CD294F"/>
    <w:rsid w:val="00CD2C85"/>
    <w:rsid w:val="00CD2DFA"/>
    <w:rsid w:val="00CD2F00"/>
    <w:rsid w:val="00CD357E"/>
    <w:rsid w:val="00CD36B1"/>
    <w:rsid w:val="00CD38EC"/>
    <w:rsid w:val="00CD3AE7"/>
    <w:rsid w:val="00CD3AFD"/>
    <w:rsid w:val="00CD3D11"/>
    <w:rsid w:val="00CD4195"/>
    <w:rsid w:val="00CD47B4"/>
    <w:rsid w:val="00CD4BE0"/>
    <w:rsid w:val="00CD4ECF"/>
    <w:rsid w:val="00CD522B"/>
    <w:rsid w:val="00CD5287"/>
    <w:rsid w:val="00CD5464"/>
    <w:rsid w:val="00CD58D2"/>
    <w:rsid w:val="00CD59E0"/>
    <w:rsid w:val="00CD5A10"/>
    <w:rsid w:val="00CD5B8E"/>
    <w:rsid w:val="00CD5C81"/>
    <w:rsid w:val="00CD62F3"/>
    <w:rsid w:val="00CD657D"/>
    <w:rsid w:val="00CD65C9"/>
    <w:rsid w:val="00CD6A42"/>
    <w:rsid w:val="00CD6E47"/>
    <w:rsid w:val="00CD6FAC"/>
    <w:rsid w:val="00CD700C"/>
    <w:rsid w:val="00CD716F"/>
    <w:rsid w:val="00CD71FD"/>
    <w:rsid w:val="00CD73FD"/>
    <w:rsid w:val="00CD7F89"/>
    <w:rsid w:val="00CE0351"/>
    <w:rsid w:val="00CE0402"/>
    <w:rsid w:val="00CE06FB"/>
    <w:rsid w:val="00CE0BE6"/>
    <w:rsid w:val="00CE13C7"/>
    <w:rsid w:val="00CE13DB"/>
    <w:rsid w:val="00CE14AE"/>
    <w:rsid w:val="00CE1751"/>
    <w:rsid w:val="00CE1AC0"/>
    <w:rsid w:val="00CE1B5F"/>
    <w:rsid w:val="00CE21D4"/>
    <w:rsid w:val="00CE2703"/>
    <w:rsid w:val="00CE316B"/>
    <w:rsid w:val="00CE31D5"/>
    <w:rsid w:val="00CE33F5"/>
    <w:rsid w:val="00CE3EE2"/>
    <w:rsid w:val="00CE3F8A"/>
    <w:rsid w:val="00CE45B1"/>
    <w:rsid w:val="00CE45CE"/>
    <w:rsid w:val="00CE498A"/>
    <w:rsid w:val="00CE4D05"/>
    <w:rsid w:val="00CE580C"/>
    <w:rsid w:val="00CE5BC8"/>
    <w:rsid w:val="00CE5C59"/>
    <w:rsid w:val="00CE5E7B"/>
    <w:rsid w:val="00CE5EB2"/>
    <w:rsid w:val="00CE6406"/>
    <w:rsid w:val="00CE6D17"/>
    <w:rsid w:val="00CE7A3B"/>
    <w:rsid w:val="00CE7DCD"/>
    <w:rsid w:val="00CF0343"/>
    <w:rsid w:val="00CF0852"/>
    <w:rsid w:val="00CF091D"/>
    <w:rsid w:val="00CF0B66"/>
    <w:rsid w:val="00CF156A"/>
    <w:rsid w:val="00CF1C8E"/>
    <w:rsid w:val="00CF1D68"/>
    <w:rsid w:val="00CF1F66"/>
    <w:rsid w:val="00CF213D"/>
    <w:rsid w:val="00CF22CD"/>
    <w:rsid w:val="00CF353B"/>
    <w:rsid w:val="00CF35B7"/>
    <w:rsid w:val="00CF371B"/>
    <w:rsid w:val="00CF3914"/>
    <w:rsid w:val="00CF3C6F"/>
    <w:rsid w:val="00CF3ED2"/>
    <w:rsid w:val="00CF48D9"/>
    <w:rsid w:val="00CF49E8"/>
    <w:rsid w:val="00CF4B2B"/>
    <w:rsid w:val="00CF4EDA"/>
    <w:rsid w:val="00CF5B36"/>
    <w:rsid w:val="00CF5B44"/>
    <w:rsid w:val="00CF5FB1"/>
    <w:rsid w:val="00CF5FE0"/>
    <w:rsid w:val="00CF6137"/>
    <w:rsid w:val="00CF6179"/>
    <w:rsid w:val="00CF63D2"/>
    <w:rsid w:val="00CF63DC"/>
    <w:rsid w:val="00CF68DB"/>
    <w:rsid w:val="00CF6DF4"/>
    <w:rsid w:val="00CF6EEF"/>
    <w:rsid w:val="00CF7328"/>
    <w:rsid w:val="00CF7879"/>
    <w:rsid w:val="00D00187"/>
    <w:rsid w:val="00D001E6"/>
    <w:rsid w:val="00D00D4C"/>
    <w:rsid w:val="00D00E40"/>
    <w:rsid w:val="00D0123E"/>
    <w:rsid w:val="00D013EF"/>
    <w:rsid w:val="00D016A9"/>
    <w:rsid w:val="00D034D1"/>
    <w:rsid w:val="00D03620"/>
    <w:rsid w:val="00D03ACC"/>
    <w:rsid w:val="00D040EF"/>
    <w:rsid w:val="00D04263"/>
    <w:rsid w:val="00D0447D"/>
    <w:rsid w:val="00D0476C"/>
    <w:rsid w:val="00D04AE3"/>
    <w:rsid w:val="00D04B7F"/>
    <w:rsid w:val="00D0509B"/>
    <w:rsid w:val="00D050BB"/>
    <w:rsid w:val="00D05B98"/>
    <w:rsid w:val="00D05E15"/>
    <w:rsid w:val="00D061A3"/>
    <w:rsid w:val="00D06705"/>
    <w:rsid w:val="00D06FE9"/>
    <w:rsid w:val="00D07275"/>
    <w:rsid w:val="00D07BD0"/>
    <w:rsid w:val="00D07C24"/>
    <w:rsid w:val="00D10476"/>
    <w:rsid w:val="00D10478"/>
    <w:rsid w:val="00D104AB"/>
    <w:rsid w:val="00D10506"/>
    <w:rsid w:val="00D10721"/>
    <w:rsid w:val="00D10852"/>
    <w:rsid w:val="00D10D30"/>
    <w:rsid w:val="00D1177A"/>
    <w:rsid w:val="00D11A67"/>
    <w:rsid w:val="00D11D09"/>
    <w:rsid w:val="00D11F03"/>
    <w:rsid w:val="00D1258A"/>
    <w:rsid w:val="00D12A65"/>
    <w:rsid w:val="00D12C6C"/>
    <w:rsid w:val="00D12CA2"/>
    <w:rsid w:val="00D12ED2"/>
    <w:rsid w:val="00D12F2B"/>
    <w:rsid w:val="00D131B9"/>
    <w:rsid w:val="00D1343D"/>
    <w:rsid w:val="00D13912"/>
    <w:rsid w:val="00D13A21"/>
    <w:rsid w:val="00D13D41"/>
    <w:rsid w:val="00D13DF1"/>
    <w:rsid w:val="00D13EE6"/>
    <w:rsid w:val="00D14372"/>
    <w:rsid w:val="00D14377"/>
    <w:rsid w:val="00D143A5"/>
    <w:rsid w:val="00D143D7"/>
    <w:rsid w:val="00D146AC"/>
    <w:rsid w:val="00D14DDA"/>
    <w:rsid w:val="00D15348"/>
    <w:rsid w:val="00D1580E"/>
    <w:rsid w:val="00D15F6B"/>
    <w:rsid w:val="00D1622D"/>
    <w:rsid w:val="00D16C95"/>
    <w:rsid w:val="00D16D8A"/>
    <w:rsid w:val="00D17281"/>
    <w:rsid w:val="00D17C6D"/>
    <w:rsid w:val="00D17DA0"/>
    <w:rsid w:val="00D17E2A"/>
    <w:rsid w:val="00D20474"/>
    <w:rsid w:val="00D20531"/>
    <w:rsid w:val="00D20988"/>
    <w:rsid w:val="00D20997"/>
    <w:rsid w:val="00D20B54"/>
    <w:rsid w:val="00D20D0C"/>
    <w:rsid w:val="00D20D23"/>
    <w:rsid w:val="00D210C0"/>
    <w:rsid w:val="00D21245"/>
    <w:rsid w:val="00D2139B"/>
    <w:rsid w:val="00D216DC"/>
    <w:rsid w:val="00D21769"/>
    <w:rsid w:val="00D21B3F"/>
    <w:rsid w:val="00D22A4E"/>
    <w:rsid w:val="00D22B67"/>
    <w:rsid w:val="00D22CAD"/>
    <w:rsid w:val="00D22FDA"/>
    <w:rsid w:val="00D231A6"/>
    <w:rsid w:val="00D240A3"/>
    <w:rsid w:val="00D2436B"/>
    <w:rsid w:val="00D24467"/>
    <w:rsid w:val="00D244E7"/>
    <w:rsid w:val="00D245B0"/>
    <w:rsid w:val="00D24B54"/>
    <w:rsid w:val="00D24FFB"/>
    <w:rsid w:val="00D250C3"/>
    <w:rsid w:val="00D25233"/>
    <w:rsid w:val="00D25355"/>
    <w:rsid w:val="00D254AB"/>
    <w:rsid w:val="00D25B10"/>
    <w:rsid w:val="00D25C29"/>
    <w:rsid w:val="00D25DB8"/>
    <w:rsid w:val="00D25FFF"/>
    <w:rsid w:val="00D264EA"/>
    <w:rsid w:val="00D267E6"/>
    <w:rsid w:val="00D2686C"/>
    <w:rsid w:val="00D26934"/>
    <w:rsid w:val="00D26FFD"/>
    <w:rsid w:val="00D271A6"/>
    <w:rsid w:val="00D273E4"/>
    <w:rsid w:val="00D27C2E"/>
    <w:rsid w:val="00D27CB8"/>
    <w:rsid w:val="00D27F1E"/>
    <w:rsid w:val="00D3018A"/>
    <w:rsid w:val="00D3037A"/>
    <w:rsid w:val="00D30386"/>
    <w:rsid w:val="00D303C2"/>
    <w:rsid w:val="00D30426"/>
    <w:rsid w:val="00D304C9"/>
    <w:rsid w:val="00D30799"/>
    <w:rsid w:val="00D30938"/>
    <w:rsid w:val="00D30B23"/>
    <w:rsid w:val="00D31709"/>
    <w:rsid w:val="00D31841"/>
    <w:rsid w:val="00D31E63"/>
    <w:rsid w:val="00D3219D"/>
    <w:rsid w:val="00D324EE"/>
    <w:rsid w:val="00D326DF"/>
    <w:rsid w:val="00D32813"/>
    <w:rsid w:val="00D32A28"/>
    <w:rsid w:val="00D330DA"/>
    <w:rsid w:val="00D33115"/>
    <w:rsid w:val="00D334C0"/>
    <w:rsid w:val="00D3363B"/>
    <w:rsid w:val="00D3368E"/>
    <w:rsid w:val="00D34084"/>
    <w:rsid w:val="00D341B4"/>
    <w:rsid w:val="00D341C5"/>
    <w:rsid w:val="00D3432E"/>
    <w:rsid w:val="00D345A7"/>
    <w:rsid w:val="00D346E9"/>
    <w:rsid w:val="00D3483C"/>
    <w:rsid w:val="00D35646"/>
    <w:rsid w:val="00D35B03"/>
    <w:rsid w:val="00D35C8B"/>
    <w:rsid w:val="00D35D6B"/>
    <w:rsid w:val="00D35DCF"/>
    <w:rsid w:val="00D35F10"/>
    <w:rsid w:val="00D36167"/>
    <w:rsid w:val="00D362A5"/>
    <w:rsid w:val="00D3637E"/>
    <w:rsid w:val="00D364D0"/>
    <w:rsid w:val="00D36893"/>
    <w:rsid w:val="00D3752D"/>
    <w:rsid w:val="00D37707"/>
    <w:rsid w:val="00D379D7"/>
    <w:rsid w:val="00D37AD0"/>
    <w:rsid w:val="00D37E68"/>
    <w:rsid w:val="00D40385"/>
    <w:rsid w:val="00D40533"/>
    <w:rsid w:val="00D408BD"/>
    <w:rsid w:val="00D40AA2"/>
    <w:rsid w:val="00D40C3E"/>
    <w:rsid w:val="00D40E9A"/>
    <w:rsid w:val="00D40F61"/>
    <w:rsid w:val="00D4128C"/>
    <w:rsid w:val="00D414F4"/>
    <w:rsid w:val="00D419B4"/>
    <w:rsid w:val="00D41BA3"/>
    <w:rsid w:val="00D41FE9"/>
    <w:rsid w:val="00D42142"/>
    <w:rsid w:val="00D4226D"/>
    <w:rsid w:val="00D42570"/>
    <w:rsid w:val="00D42618"/>
    <w:rsid w:val="00D4263F"/>
    <w:rsid w:val="00D42673"/>
    <w:rsid w:val="00D42876"/>
    <w:rsid w:val="00D42C38"/>
    <w:rsid w:val="00D42D61"/>
    <w:rsid w:val="00D43555"/>
    <w:rsid w:val="00D435D4"/>
    <w:rsid w:val="00D435DA"/>
    <w:rsid w:val="00D43955"/>
    <w:rsid w:val="00D43E25"/>
    <w:rsid w:val="00D43F26"/>
    <w:rsid w:val="00D440E6"/>
    <w:rsid w:val="00D4432F"/>
    <w:rsid w:val="00D44504"/>
    <w:rsid w:val="00D448A5"/>
    <w:rsid w:val="00D44A31"/>
    <w:rsid w:val="00D44BFE"/>
    <w:rsid w:val="00D44DDE"/>
    <w:rsid w:val="00D45124"/>
    <w:rsid w:val="00D456B3"/>
    <w:rsid w:val="00D4588B"/>
    <w:rsid w:val="00D45AF0"/>
    <w:rsid w:val="00D45C13"/>
    <w:rsid w:val="00D46384"/>
    <w:rsid w:val="00D46F12"/>
    <w:rsid w:val="00D46F69"/>
    <w:rsid w:val="00D472D4"/>
    <w:rsid w:val="00D476FF"/>
    <w:rsid w:val="00D500DE"/>
    <w:rsid w:val="00D50310"/>
    <w:rsid w:val="00D50B4C"/>
    <w:rsid w:val="00D50DAF"/>
    <w:rsid w:val="00D50DD3"/>
    <w:rsid w:val="00D51553"/>
    <w:rsid w:val="00D51577"/>
    <w:rsid w:val="00D51795"/>
    <w:rsid w:val="00D51B8D"/>
    <w:rsid w:val="00D51E68"/>
    <w:rsid w:val="00D51F6D"/>
    <w:rsid w:val="00D520C7"/>
    <w:rsid w:val="00D521CC"/>
    <w:rsid w:val="00D52A0E"/>
    <w:rsid w:val="00D52A35"/>
    <w:rsid w:val="00D52CB4"/>
    <w:rsid w:val="00D535FD"/>
    <w:rsid w:val="00D53984"/>
    <w:rsid w:val="00D539B2"/>
    <w:rsid w:val="00D53ED5"/>
    <w:rsid w:val="00D53FBA"/>
    <w:rsid w:val="00D54100"/>
    <w:rsid w:val="00D54213"/>
    <w:rsid w:val="00D54308"/>
    <w:rsid w:val="00D54627"/>
    <w:rsid w:val="00D54746"/>
    <w:rsid w:val="00D54BFB"/>
    <w:rsid w:val="00D54DA5"/>
    <w:rsid w:val="00D551EC"/>
    <w:rsid w:val="00D5520B"/>
    <w:rsid w:val="00D55891"/>
    <w:rsid w:val="00D559CF"/>
    <w:rsid w:val="00D55CB0"/>
    <w:rsid w:val="00D5607F"/>
    <w:rsid w:val="00D565D4"/>
    <w:rsid w:val="00D5662F"/>
    <w:rsid w:val="00D56726"/>
    <w:rsid w:val="00D569A7"/>
    <w:rsid w:val="00D56A01"/>
    <w:rsid w:val="00D56B7A"/>
    <w:rsid w:val="00D56C60"/>
    <w:rsid w:val="00D56D88"/>
    <w:rsid w:val="00D5724D"/>
    <w:rsid w:val="00D5738B"/>
    <w:rsid w:val="00D573F0"/>
    <w:rsid w:val="00D57A4B"/>
    <w:rsid w:val="00D57C6A"/>
    <w:rsid w:val="00D57C74"/>
    <w:rsid w:val="00D57E0F"/>
    <w:rsid w:val="00D601A5"/>
    <w:rsid w:val="00D603A2"/>
    <w:rsid w:val="00D604A8"/>
    <w:rsid w:val="00D60F04"/>
    <w:rsid w:val="00D60F0E"/>
    <w:rsid w:val="00D61432"/>
    <w:rsid w:val="00D6196B"/>
    <w:rsid w:val="00D61D28"/>
    <w:rsid w:val="00D62135"/>
    <w:rsid w:val="00D62832"/>
    <w:rsid w:val="00D62BA1"/>
    <w:rsid w:val="00D62F3C"/>
    <w:rsid w:val="00D633FD"/>
    <w:rsid w:val="00D63671"/>
    <w:rsid w:val="00D640F9"/>
    <w:rsid w:val="00D641D2"/>
    <w:rsid w:val="00D64554"/>
    <w:rsid w:val="00D64DD6"/>
    <w:rsid w:val="00D64EA0"/>
    <w:rsid w:val="00D64F0C"/>
    <w:rsid w:val="00D651A5"/>
    <w:rsid w:val="00D654DC"/>
    <w:rsid w:val="00D654E3"/>
    <w:rsid w:val="00D659AC"/>
    <w:rsid w:val="00D65A0D"/>
    <w:rsid w:val="00D65A23"/>
    <w:rsid w:val="00D65BEE"/>
    <w:rsid w:val="00D65C84"/>
    <w:rsid w:val="00D65D89"/>
    <w:rsid w:val="00D65E71"/>
    <w:rsid w:val="00D65F44"/>
    <w:rsid w:val="00D66A28"/>
    <w:rsid w:val="00D66B2C"/>
    <w:rsid w:val="00D66CDF"/>
    <w:rsid w:val="00D66FF0"/>
    <w:rsid w:val="00D67769"/>
    <w:rsid w:val="00D67873"/>
    <w:rsid w:val="00D67E4A"/>
    <w:rsid w:val="00D67EE3"/>
    <w:rsid w:val="00D67F59"/>
    <w:rsid w:val="00D7018B"/>
    <w:rsid w:val="00D70305"/>
    <w:rsid w:val="00D70388"/>
    <w:rsid w:val="00D70512"/>
    <w:rsid w:val="00D70988"/>
    <w:rsid w:val="00D70C15"/>
    <w:rsid w:val="00D70C23"/>
    <w:rsid w:val="00D70D89"/>
    <w:rsid w:val="00D71574"/>
    <w:rsid w:val="00D718A0"/>
    <w:rsid w:val="00D719E2"/>
    <w:rsid w:val="00D71D4C"/>
    <w:rsid w:val="00D7222B"/>
    <w:rsid w:val="00D7276A"/>
    <w:rsid w:val="00D728CE"/>
    <w:rsid w:val="00D72BA3"/>
    <w:rsid w:val="00D7387E"/>
    <w:rsid w:val="00D73CC8"/>
    <w:rsid w:val="00D73F1B"/>
    <w:rsid w:val="00D73F1E"/>
    <w:rsid w:val="00D74452"/>
    <w:rsid w:val="00D74621"/>
    <w:rsid w:val="00D74A7F"/>
    <w:rsid w:val="00D74BF5"/>
    <w:rsid w:val="00D74E62"/>
    <w:rsid w:val="00D756D6"/>
    <w:rsid w:val="00D756DE"/>
    <w:rsid w:val="00D75B54"/>
    <w:rsid w:val="00D75C6F"/>
    <w:rsid w:val="00D766FB"/>
    <w:rsid w:val="00D767F3"/>
    <w:rsid w:val="00D768BE"/>
    <w:rsid w:val="00D76915"/>
    <w:rsid w:val="00D76E44"/>
    <w:rsid w:val="00D77546"/>
    <w:rsid w:val="00D77EB5"/>
    <w:rsid w:val="00D80A7F"/>
    <w:rsid w:val="00D81405"/>
    <w:rsid w:val="00D8193B"/>
    <w:rsid w:val="00D81C1C"/>
    <w:rsid w:val="00D81F29"/>
    <w:rsid w:val="00D81FAF"/>
    <w:rsid w:val="00D82140"/>
    <w:rsid w:val="00D8231E"/>
    <w:rsid w:val="00D826EC"/>
    <w:rsid w:val="00D82F97"/>
    <w:rsid w:val="00D835C7"/>
    <w:rsid w:val="00D8366C"/>
    <w:rsid w:val="00D83A38"/>
    <w:rsid w:val="00D83C66"/>
    <w:rsid w:val="00D8403D"/>
    <w:rsid w:val="00D844A4"/>
    <w:rsid w:val="00D849E5"/>
    <w:rsid w:val="00D84F86"/>
    <w:rsid w:val="00D85454"/>
    <w:rsid w:val="00D854A6"/>
    <w:rsid w:val="00D855A0"/>
    <w:rsid w:val="00D86114"/>
    <w:rsid w:val="00D86631"/>
    <w:rsid w:val="00D8699B"/>
    <w:rsid w:val="00D86BAB"/>
    <w:rsid w:val="00D870B3"/>
    <w:rsid w:val="00D872D9"/>
    <w:rsid w:val="00D87400"/>
    <w:rsid w:val="00D874B9"/>
    <w:rsid w:val="00D87585"/>
    <w:rsid w:val="00D878FA"/>
    <w:rsid w:val="00D905AC"/>
    <w:rsid w:val="00D907D6"/>
    <w:rsid w:val="00D90AEB"/>
    <w:rsid w:val="00D90BC4"/>
    <w:rsid w:val="00D910F4"/>
    <w:rsid w:val="00D9132A"/>
    <w:rsid w:val="00D91549"/>
    <w:rsid w:val="00D9165E"/>
    <w:rsid w:val="00D91A52"/>
    <w:rsid w:val="00D91AD6"/>
    <w:rsid w:val="00D9219C"/>
    <w:rsid w:val="00D924ED"/>
    <w:rsid w:val="00D9288F"/>
    <w:rsid w:val="00D92A04"/>
    <w:rsid w:val="00D92A6C"/>
    <w:rsid w:val="00D933A6"/>
    <w:rsid w:val="00D93645"/>
    <w:rsid w:val="00D93F04"/>
    <w:rsid w:val="00D942A1"/>
    <w:rsid w:val="00D9463E"/>
    <w:rsid w:val="00D947BA"/>
    <w:rsid w:val="00D95146"/>
    <w:rsid w:val="00D959BB"/>
    <w:rsid w:val="00D95B03"/>
    <w:rsid w:val="00D96379"/>
    <w:rsid w:val="00D96672"/>
    <w:rsid w:val="00D969C5"/>
    <w:rsid w:val="00D96AB8"/>
    <w:rsid w:val="00D97245"/>
    <w:rsid w:val="00D9749C"/>
    <w:rsid w:val="00D97A76"/>
    <w:rsid w:val="00D97AE8"/>
    <w:rsid w:val="00D97D65"/>
    <w:rsid w:val="00D97E13"/>
    <w:rsid w:val="00DA0251"/>
    <w:rsid w:val="00DA0268"/>
    <w:rsid w:val="00DA030C"/>
    <w:rsid w:val="00DA04AF"/>
    <w:rsid w:val="00DA0DAD"/>
    <w:rsid w:val="00DA0E0C"/>
    <w:rsid w:val="00DA156F"/>
    <w:rsid w:val="00DA1637"/>
    <w:rsid w:val="00DA276A"/>
    <w:rsid w:val="00DA2DC7"/>
    <w:rsid w:val="00DA3043"/>
    <w:rsid w:val="00DA311D"/>
    <w:rsid w:val="00DA35E0"/>
    <w:rsid w:val="00DA385D"/>
    <w:rsid w:val="00DA3B20"/>
    <w:rsid w:val="00DA3D5F"/>
    <w:rsid w:val="00DA46D8"/>
    <w:rsid w:val="00DA5277"/>
    <w:rsid w:val="00DA5513"/>
    <w:rsid w:val="00DA5E4B"/>
    <w:rsid w:val="00DA68FE"/>
    <w:rsid w:val="00DA69BA"/>
    <w:rsid w:val="00DA6AE2"/>
    <w:rsid w:val="00DA6B01"/>
    <w:rsid w:val="00DA6D39"/>
    <w:rsid w:val="00DA6DC8"/>
    <w:rsid w:val="00DA702E"/>
    <w:rsid w:val="00DA7486"/>
    <w:rsid w:val="00DA7C90"/>
    <w:rsid w:val="00DA7D3C"/>
    <w:rsid w:val="00DB0078"/>
    <w:rsid w:val="00DB0838"/>
    <w:rsid w:val="00DB1057"/>
    <w:rsid w:val="00DB1185"/>
    <w:rsid w:val="00DB11BB"/>
    <w:rsid w:val="00DB16E9"/>
    <w:rsid w:val="00DB1896"/>
    <w:rsid w:val="00DB1B97"/>
    <w:rsid w:val="00DB1DC5"/>
    <w:rsid w:val="00DB2851"/>
    <w:rsid w:val="00DB2ADA"/>
    <w:rsid w:val="00DB2CB7"/>
    <w:rsid w:val="00DB2CD4"/>
    <w:rsid w:val="00DB2D07"/>
    <w:rsid w:val="00DB2DB8"/>
    <w:rsid w:val="00DB2EE0"/>
    <w:rsid w:val="00DB31BD"/>
    <w:rsid w:val="00DB32C7"/>
    <w:rsid w:val="00DB358D"/>
    <w:rsid w:val="00DB3B90"/>
    <w:rsid w:val="00DB3EE9"/>
    <w:rsid w:val="00DB43AF"/>
    <w:rsid w:val="00DB4562"/>
    <w:rsid w:val="00DB48FB"/>
    <w:rsid w:val="00DB4EC7"/>
    <w:rsid w:val="00DB4F88"/>
    <w:rsid w:val="00DB5221"/>
    <w:rsid w:val="00DB56FF"/>
    <w:rsid w:val="00DB5FA9"/>
    <w:rsid w:val="00DB60F3"/>
    <w:rsid w:val="00DB63AB"/>
    <w:rsid w:val="00DB66FB"/>
    <w:rsid w:val="00DB6AFD"/>
    <w:rsid w:val="00DB6B03"/>
    <w:rsid w:val="00DB6C8F"/>
    <w:rsid w:val="00DB6D5C"/>
    <w:rsid w:val="00DB7087"/>
    <w:rsid w:val="00DB74EE"/>
    <w:rsid w:val="00DB7924"/>
    <w:rsid w:val="00DB7A94"/>
    <w:rsid w:val="00DB7BB5"/>
    <w:rsid w:val="00DC0489"/>
    <w:rsid w:val="00DC0991"/>
    <w:rsid w:val="00DC0CDE"/>
    <w:rsid w:val="00DC0F15"/>
    <w:rsid w:val="00DC0F5B"/>
    <w:rsid w:val="00DC11FF"/>
    <w:rsid w:val="00DC1DE7"/>
    <w:rsid w:val="00DC2149"/>
    <w:rsid w:val="00DC21B4"/>
    <w:rsid w:val="00DC2566"/>
    <w:rsid w:val="00DC2574"/>
    <w:rsid w:val="00DC2644"/>
    <w:rsid w:val="00DC27A9"/>
    <w:rsid w:val="00DC2AE7"/>
    <w:rsid w:val="00DC2C1A"/>
    <w:rsid w:val="00DC31B4"/>
    <w:rsid w:val="00DC33FA"/>
    <w:rsid w:val="00DC349F"/>
    <w:rsid w:val="00DC35F2"/>
    <w:rsid w:val="00DC3B7C"/>
    <w:rsid w:val="00DC425C"/>
    <w:rsid w:val="00DC4375"/>
    <w:rsid w:val="00DC4660"/>
    <w:rsid w:val="00DC4784"/>
    <w:rsid w:val="00DC47BF"/>
    <w:rsid w:val="00DC4E10"/>
    <w:rsid w:val="00DC512A"/>
    <w:rsid w:val="00DC5131"/>
    <w:rsid w:val="00DC537D"/>
    <w:rsid w:val="00DC53D1"/>
    <w:rsid w:val="00DC58B0"/>
    <w:rsid w:val="00DC5ABF"/>
    <w:rsid w:val="00DC5CE2"/>
    <w:rsid w:val="00DC5DE6"/>
    <w:rsid w:val="00DC5EA7"/>
    <w:rsid w:val="00DC611A"/>
    <w:rsid w:val="00DC6AD6"/>
    <w:rsid w:val="00DC6BFC"/>
    <w:rsid w:val="00DC6DDC"/>
    <w:rsid w:val="00DC72D0"/>
    <w:rsid w:val="00DC74FE"/>
    <w:rsid w:val="00DC7514"/>
    <w:rsid w:val="00DC7969"/>
    <w:rsid w:val="00DC7B78"/>
    <w:rsid w:val="00DC7C7A"/>
    <w:rsid w:val="00DC7D8C"/>
    <w:rsid w:val="00DC7E46"/>
    <w:rsid w:val="00DC7FF2"/>
    <w:rsid w:val="00DD0308"/>
    <w:rsid w:val="00DD067E"/>
    <w:rsid w:val="00DD113E"/>
    <w:rsid w:val="00DD1696"/>
    <w:rsid w:val="00DD17A9"/>
    <w:rsid w:val="00DD190B"/>
    <w:rsid w:val="00DD1C99"/>
    <w:rsid w:val="00DD1E3F"/>
    <w:rsid w:val="00DD1E94"/>
    <w:rsid w:val="00DD2935"/>
    <w:rsid w:val="00DD3044"/>
    <w:rsid w:val="00DD35F1"/>
    <w:rsid w:val="00DD375E"/>
    <w:rsid w:val="00DD441E"/>
    <w:rsid w:val="00DD46FD"/>
    <w:rsid w:val="00DD4B8D"/>
    <w:rsid w:val="00DD4C24"/>
    <w:rsid w:val="00DD4C4D"/>
    <w:rsid w:val="00DD4D13"/>
    <w:rsid w:val="00DD4FF9"/>
    <w:rsid w:val="00DD51C7"/>
    <w:rsid w:val="00DD54B3"/>
    <w:rsid w:val="00DD57CF"/>
    <w:rsid w:val="00DD5E71"/>
    <w:rsid w:val="00DD5F07"/>
    <w:rsid w:val="00DD6097"/>
    <w:rsid w:val="00DD6444"/>
    <w:rsid w:val="00DD77AC"/>
    <w:rsid w:val="00DD7B94"/>
    <w:rsid w:val="00DD7FBE"/>
    <w:rsid w:val="00DE08F4"/>
    <w:rsid w:val="00DE0CC7"/>
    <w:rsid w:val="00DE13FB"/>
    <w:rsid w:val="00DE15DF"/>
    <w:rsid w:val="00DE1924"/>
    <w:rsid w:val="00DE1B29"/>
    <w:rsid w:val="00DE1B9D"/>
    <w:rsid w:val="00DE1E17"/>
    <w:rsid w:val="00DE2027"/>
    <w:rsid w:val="00DE24A9"/>
    <w:rsid w:val="00DE24C8"/>
    <w:rsid w:val="00DE250F"/>
    <w:rsid w:val="00DE25D5"/>
    <w:rsid w:val="00DE2842"/>
    <w:rsid w:val="00DE28B9"/>
    <w:rsid w:val="00DE29AB"/>
    <w:rsid w:val="00DE309D"/>
    <w:rsid w:val="00DE3138"/>
    <w:rsid w:val="00DE3651"/>
    <w:rsid w:val="00DE383E"/>
    <w:rsid w:val="00DE3F78"/>
    <w:rsid w:val="00DE4229"/>
    <w:rsid w:val="00DE4274"/>
    <w:rsid w:val="00DE43CB"/>
    <w:rsid w:val="00DE4447"/>
    <w:rsid w:val="00DE48E3"/>
    <w:rsid w:val="00DE4F24"/>
    <w:rsid w:val="00DE4F4C"/>
    <w:rsid w:val="00DE50D1"/>
    <w:rsid w:val="00DE50E7"/>
    <w:rsid w:val="00DE52BF"/>
    <w:rsid w:val="00DE5920"/>
    <w:rsid w:val="00DE596A"/>
    <w:rsid w:val="00DE5D6C"/>
    <w:rsid w:val="00DE6091"/>
    <w:rsid w:val="00DE6102"/>
    <w:rsid w:val="00DE66C9"/>
    <w:rsid w:val="00DE6D87"/>
    <w:rsid w:val="00DE6FEE"/>
    <w:rsid w:val="00DE71CF"/>
    <w:rsid w:val="00DE7589"/>
    <w:rsid w:val="00DE76C9"/>
    <w:rsid w:val="00DF02A4"/>
    <w:rsid w:val="00DF0461"/>
    <w:rsid w:val="00DF05E0"/>
    <w:rsid w:val="00DF0707"/>
    <w:rsid w:val="00DF0755"/>
    <w:rsid w:val="00DF076C"/>
    <w:rsid w:val="00DF094D"/>
    <w:rsid w:val="00DF0ADB"/>
    <w:rsid w:val="00DF0C91"/>
    <w:rsid w:val="00DF0FDC"/>
    <w:rsid w:val="00DF1404"/>
    <w:rsid w:val="00DF1583"/>
    <w:rsid w:val="00DF17D5"/>
    <w:rsid w:val="00DF189E"/>
    <w:rsid w:val="00DF2157"/>
    <w:rsid w:val="00DF29A3"/>
    <w:rsid w:val="00DF32B6"/>
    <w:rsid w:val="00DF362C"/>
    <w:rsid w:val="00DF3D66"/>
    <w:rsid w:val="00DF3F79"/>
    <w:rsid w:val="00DF4403"/>
    <w:rsid w:val="00DF4A82"/>
    <w:rsid w:val="00DF4D55"/>
    <w:rsid w:val="00DF5955"/>
    <w:rsid w:val="00DF5A41"/>
    <w:rsid w:val="00DF5B09"/>
    <w:rsid w:val="00DF6251"/>
    <w:rsid w:val="00DF6400"/>
    <w:rsid w:val="00DF642E"/>
    <w:rsid w:val="00DF6955"/>
    <w:rsid w:val="00DF6AA9"/>
    <w:rsid w:val="00DF6C3A"/>
    <w:rsid w:val="00DF7078"/>
    <w:rsid w:val="00DF725A"/>
    <w:rsid w:val="00DF73B8"/>
    <w:rsid w:val="00DF7684"/>
    <w:rsid w:val="00DF78E2"/>
    <w:rsid w:val="00DF7E7F"/>
    <w:rsid w:val="00DF7F8C"/>
    <w:rsid w:val="00E00340"/>
    <w:rsid w:val="00E003AB"/>
    <w:rsid w:val="00E003B5"/>
    <w:rsid w:val="00E0085E"/>
    <w:rsid w:val="00E00917"/>
    <w:rsid w:val="00E00D1A"/>
    <w:rsid w:val="00E0112A"/>
    <w:rsid w:val="00E01398"/>
    <w:rsid w:val="00E01570"/>
    <w:rsid w:val="00E015A4"/>
    <w:rsid w:val="00E01735"/>
    <w:rsid w:val="00E01BF8"/>
    <w:rsid w:val="00E01F57"/>
    <w:rsid w:val="00E020A6"/>
    <w:rsid w:val="00E0212C"/>
    <w:rsid w:val="00E022DE"/>
    <w:rsid w:val="00E024A1"/>
    <w:rsid w:val="00E02641"/>
    <w:rsid w:val="00E02B55"/>
    <w:rsid w:val="00E03406"/>
    <w:rsid w:val="00E0346D"/>
    <w:rsid w:val="00E03D1E"/>
    <w:rsid w:val="00E04076"/>
    <w:rsid w:val="00E041C1"/>
    <w:rsid w:val="00E0460F"/>
    <w:rsid w:val="00E04630"/>
    <w:rsid w:val="00E0505E"/>
    <w:rsid w:val="00E05181"/>
    <w:rsid w:val="00E0562E"/>
    <w:rsid w:val="00E0566F"/>
    <w:rsid w:val="00E056B5"/>
    <w:rsid w:val="00E05994"/>
    <w:rsid w:val="00E05F70"/>
    <w:rsid w:val="00E05FEE"/>
    <w:rsid w:val="00E062F0"/>
    <w:rsid w:val="00E064B4"/>
    <w:rsid w:val="00E06711"/>
    <w:rsid w:val="00E06BD4"/>
    <w:rsid w:val="00E06C89"/>
    <w:rsid w:val="00E070FB"/>
    <w:rsid w:val="00E07415"/>
    <w:rsid w:val="00E07F84"/>
    <w:rsid w:val="00E10BD7"/>
    <w:rsid w:val="00E10D0F"/>
    <w:rsid w:val="00E10FBA"/>
    <w:rsid w:val="00E11A66"/>
    <w:rsid w:val="00E120BE"/>
    <w:rsid w:val="00E121E0"/>
    <w:rsid w:val="00E12368"/>
    <w:rsid w:val="00E123DF"/>
    <w:rsid w:val="00E124CB"/>
    <w:rsid w:val="00E125E6"/>
    <w:rsid w:val="00E1289F"/>
    <w:rsid w:val="00E12E82"/>
    <w:rsid w:val="00E12EA7"/>
    <w:rsid w:val="00E13014"/>
    <w:rsid w:val="00E1347A"/>
    <w:rsid w:val="00E13569"/>
    <w:rsid w:val="00E13A4C"/>
    <w:rsid w:val="00E1493D"/>
    <w:rsid w:val="00E14ACD"/>
    <w:rsid w:val="00E14F40"/>
    <w:rsid w:val="00E15234"/>
    <w:rsid w:val="00E15674"/>
    <w:rsid w:val="00E15861"/>
    <w:rsid w:val="00E15B4E"/>
    <w:rsid w:val="00E15C8B"/>
    <w:rsid w:val="00E161C3"/>
    <w:rsid w:val="00E17D66"/>
    <w:rsid w:val="00E17DFA"/>
    <w:rsid w:val="00E17F43"/>
    <w:rsid w:val="00E207B9"/>
    <w:rsid w:val="00E209F8"/>
    <w:rsid w:val="00E20A63"/>
    <w:rsid w:val="00E21621"/>
    <w:rsid w:val="00E217F3"/>
    <w:rsid w:val="00E21BAF"/>
    <w:rsid w:val="00E21C87"/>
    <w:rsid w:val="00E22253"/>
    <w:rsid w:val="00E227FB"/>
    <w:rsid w:val="00E22AAC"/>
    <w:rsid w:val="00E22DFF"/>
    <w:rsid w:val="00E22FD7"/>
    <w:rsid w:val="00E2301A"/>
    <w:rsid w:val="00E2318A"/>
    <w:rsid w:val="00E23438"/>
    <w:rsid w:val="00E2392F"/>
    <w:rsid w:val="00E24226"/>
    <w:rsid w:val="00E245C9"/>
    <w:rsid w:val="00E248F0"/>
    <w:rsid w:val="00E2498E"/>
    <w:rsid w:val="00E24DC2"/>
    <w:rsid w:val="00E24F25"/>
    <w:rsid w:val="00E2566D"/>
    <w:rsid w:val="00E256D6"/>
    <w:rsid w:val="00E25801"/>
    <w:rsid w:val="00E25E04"/>
    <w:rsid w:val="00E25E3D"/>
    <w:rsid w:val="00E260AD"/>
    <w:rsid w:val="00E260C7"/>
    <w:rsid w:val="00E26254"/>
    <w:rsid w:val="00E265CA"/>
    <w:rsid w:val="00E26A17"/>
    <w:rsid w:val="00E26EB0"/>
    <w:rsid w:val="00E26EE9"/>
    <w:rsid w:val="00E270A0"/>
    <w:rsid w:val="00E27388"/>
    <w:rsid w:val="00E2751A"/>
    <w:rsid w:val="00E2777A"/>
    <w:rsid w:val="00E279E3"/>
    <w:rsid w:val="00E27A29"/>
    <w:rsid w:val="00E27B05"/>
    <w:rsid w:val="00E27FC0"/>
    <w:rsid w:val="00E30132"/>
    <w:rsid w:val="00E301EA"/>
    <w:rsid w:val="00E302AA"/>
    <w:rsid w:val="00E30B85"/>
    <w:rsid w:val="00E31209"/>
    <w:rsid w:val="00E312E4"/>
    <w:rsid w:val="00E3141F"/>
    <w:rsid w:val="00E3171F"/>
    <w:rsid w:val="00E3188A"/>
    <w:rsid w:val="00E31A08"/>
    <w:rsid w:val="00E31AE3"/>
    <w:rsid w:val="00E31B2B"/>
    <w:rsid w:val="00E320F8"/>
    <w:rsid w:val="00E32B43"/>
    <w:rsid w:val="00E32D55"/>
    <w:rsid w:val="00E3309B"/>
    <w:rsid w:val="00E33549"/>
    <w:rsid w:val="00E3359D"/>
    <w:rsid w:val="00E33CEF"/>
    <w:rsid w:val="00E33FD0"/>
    <w:rsid w:val="00E342C5"/>
    <w:rsid w:val="00E34CF6"/>
    <w:rsid w:val="00E352A0"/>
    <w:rsid w:val="00E35EAA"/>
    <w:rsid w:val="00E360FC"/>
    <w:rsid w:val="00E365A4"/>
    <w:rsid w:val="00E36A32"/>
    <w:rsid w:val="00E36C67"/>
    <w:rsid w:val="00E37314"/>
    <w:rsid w:val="00E374CB"/>
    <w:rsid w:val="00E3777B"/>
    <w:rsid w:val="00E37BD4"/>
    <w:rsid w:val="00E37ECD"/>
    <w:rsid w:val="00E400CC"/>
    <w:rsid w:val="00E4021E"/>
    <w:rsid w:val="00E402E9"/>
    <w:rsid w:val="00E403C7"/>
    <w:rsid w:val="00E405E2"/>
    <w:rsid w:val="00E408C7"/>
    <w:rsid w:val="00E40AC3"/>
    <w:rsid w:val="00E40F3F"/>
    <w:rsid w:val="00E40F93"/>
    <w:rsid w:val="00E40FA1"/>
    <w:rsid w:val="00E41086"/>
    <w:rsid w:val="00E410C8"/>
    <w:rsid w:val="00E4115E"/>
    <w:rsid w:val="00E413EA"/>
    <w:rsid w:val="00E4163F"/>
    <w:rsid w:val="00E418F8"/>
    <w:rsid w:val="00E41C1A"/>
    <w:rsid w:val="00E42040"/>
    <w:rsid w:val="00E422A0"/>
    <w:rsid w:val="00E42721"/>
    <w:rsid w:val="00E42A44"/>
    <w:rsid w:val="00E42AC5"/>
    <w:rsid w:val="00E42B63"/>
    <w:rsid w:val="00E42EF6"/>
    <w:rsid w:val="00E432C1"/>
    <w:rsid w:val="00E4330A"/>
    <w:rsid w:val="00E4371A"/>
    <w:rsid w:val="00E440E7"/>
    <w:rsid w:val="00E440F7"/>
    <w:rsid w:val="00E441F9"/>
    <w:rsid w:val="00E4420D"/>
    <w:rsid w:val="00E447B3"/>
    <w:rsid w:val="00E455E7"/>
    <w:rsid w:val="00E4566C"/>
    <w:rsid w:val="00E4571B"/>
    <w:rsid w:val="00E458C0"/>
    <w:rsid w:val="00E45D0E"/>
    <w:rsid w:val="00E45D7D"/>
    <w:rsid w:val="00E45DB1"/>
    <w:rsid w:val="00E45ED6"/>
    <w:rsid w:val="00E45F75"/>
    <w:rsid w:val="00E46050"/>
    <w:rsid w:val="00E46145"/>
    <w:rsid w:val="00E4628E"/>
    <w:rsid w:val="00E46625"/>
    <w:rsid w:val="00E4690C"/>
    <w:rsid w:val="00E46A3E"/>
    <w:rsid w:val="00E46F1B"/>
    <w:rsid w:val="00E47324"/>
    <w:rsid w:val="00E476F3"/>
    <w:rsid w:val="00E4779B"/>
    <w:rsid w:val="00E47B04"/>
    <w:rsid w:val="00E47B13"/>
    <w:rsid w:val="00E47DBE"/>
    <w:rsid w:val="00E47E9E"/>
    <w:rsid w:val="00E500D4"/>
    <w:rsid w:val="00E50302"/>
    <w:rsid w:val="00E5032D"/>
    <w:rsid w:val="00E505C3"/>
    <w:rsid w:val="00E50E76"/>
    <w:rsid w:val="00E51068"/>
    <w:rsid w:val="00E512C2"/>
    <w:rsid w:val="00E51660"/>
    <w:rsid w:val="00E51B67"/>
    <w:rsid w:val="00E51E27"/>
    <w:rsid w:val="00E51E7D"/>
    <w:rsid w:val="00E51F79"/>
    <w:rsid w:val="00E520C6"/>
    <w:rsid w:val="00E52337"/>
    <w:rsid w:val="00E534B1"/>
    <w:rsid w:val="00E53647"/>
    <w:rsid w:val="00E538CB"/>
    <w:rsid w:val="00E53EE9"/>
    <w:rsid w:val="00E54825"/>
    <w:rsid w:val="00E54C6B"/>
    <w:rsid w:val="00E54E1C"/>
    <w:rsid w:val="00E551CA"/>
    <w:rsid w:val="00E555A4"/>
    <w:rsid w:val="00E55A6F"/>
    <w:rsid w:val="00E55E9D"/>
    <w:rsid w:val="00E56141"/>
    <w:rsid w:val="00E5636D"/>
    <w:rsid w:val="00E5656A"/>
    <w:rsid w:val="00E56923"/>
    <w:rsid w:val="00E56C46"/>
    <w:rsid w:val="00E56D0F"/>
    <w:rsid w:val="00E56E4B"/>
    <w:rsid w:val="00E573EE"/>
    <w:rsid w:val="00E575D0"/>
    <w:rsid w:val="00E57E72"/>
    <w:rsid w:val="00E6023A"/>
    <w:rsid w:val="00E60BFB"/>
    <w:rsid w:val="00E61088"/>
    <w:rsid w:val="00E61129"/>
    <w:rsid w:val="00E6125F"/>
    <w:rsid w:val="00E613DE"/>
    <w:rsid w:val="00E61453"/>
    <w:rsid w:val="00E61489"/>
    <w:rsid w:val="00E61BB4"/>
    <w:rsid w:val="00E61C24"/>
    <w:rsid w:val="00E61F1F"/>
    <w:rsid w:val="00E62392"/>
    <w:rsid w:val="00E62AAA"/>
    <w:rsid w:val="00E62F32"/>
    <w:rsid w:val="00E62F59"/>
    <w:rsid w:val="00E630D1"/>
    <w:rsid w:val="00E63181"/>
    <w:rsid w:val="00E63191"/>
    <w:rsid w:val="00E635BE"/>
    <w:rsid w:val="00E63BBE"/>
    <w:rsid w:val="00E63C7F"/>
    <w:rsid w:val="00E63F9B"/>
    <w:rsid w:val="00E640F0"/>
    <w:rsid w:val="00E64682"/>
    <w:rsid w:val="00E650CA"/>
    <w:rsid w:val="00E650F6"/>
    <w:rsid w:val="00E65181"/>
    <w:rsid w:val="00E651BB"/>
    <w:rsid w:val="00E65241"/>
    <w:rsid w:val="00E6531D"/>
    <w:rsid w:val="00E654D0"/>
    <w:rsid w:val="00E65806"/>
    <w:rsid w:val="00E660F3"/>
    <w:rsid w:val="00E66865"/>
    <w:rsid w:val="00E668C5"/>
    <w:rsid w:val="00E66C7E"/>
    <w:rsid w:val="00E6728D"/>
    <w:rsid w:val="00E67505"/>
    <w:rsid w:val="00E67AED"/>
    <w:rsid w:val="00E67E65"/>
    <w:rsid w:val="00E7065C"/>
    <w:rsid w:val="00E70965"/>
    <w:rsid w:val="00E70FA2"/>
    <w:rsid w:val="00E71920"/>
    <w:rsid w:val="00E71B89"/>
    <w:rsid w:val="00E71D9A"/>
    <w:rsid w:val="00E72535"/>
    <w:rsid w:val="00E72D21"/>
    <w:rsid w:val="00E72DB8"/>
    <w:rsid w:val="00E733FF"/>
    <w:rsid w:val="00E735E1"/>
    <w:rsid w:val="00E736A4"/>
    <w:rsid w:val="00E73761"/>
    <w:rsid w:val="00E737A7"/>
    <w:rsid w:val="00E73C84"/>
    <w:rsid w:val="00E73CAE"/>
    <w:rsid w:val="00E741FD"/>
    <w:rsid w:val="00E7469A"/>
    <w:rsid w:val="00E74BFB"/>
    <w:rsid w:val="00E74C2B"/>
    <w:rsid w:val="00E74DE5"/>
    <w:rsid w:val="00E756D2"/>
    <w:rsid w:val="00E75905"/>
    <w:rsid w:val="00E759E2"/>
    <w:rsid w:val="00E75E9D"/>
    <w:rsid w:val="00E75F64"/>
    <w:rsid w:val="00E7636D"/>
    <w:rsid w:val="00E76779"/>
    <w:rsid w:val="00E7707B"/>
    <w:rsid w:val="00E770EA"/>
    <w:rsid w:val="00E77178"/>
    <w:rsid w:val="00E7758A"/>
    <w:rsid w:val="00E776D2"/>
    <w:rsid w:val="00E77773"/>
    <w:rsid w:val="00E77799"/>
    <w:rsid w:val="00E77B70"/>
    <w:rsid w:val="00E77D79"/>
    <w:rsid w:val="00E77E67"/>
    <w:rsid w:val="00E8017A"/>
    <w:rsid w:val="00E805DC"/>
    <w:rsid w:val="00E8102F"/>
    <w:rsid w:val="00E8111E"/>
    <w:rsid w:val="00E8158B"/>
    <w:rsid w:val="00E81AA3"/>
    <w:rsid w:val="00E81B08"/>
    <w:rsid w:val="00E81CF9"/>
    <w:rsid w:val="00E81F30"/>
    <w:rsid w:val="00E820DE"/>
    <w:rsid w:val="00E826E8"/>
    <w:rsid w:val="00E827BD"/>
    <w:rsid w:val="00E82C65"/>
    <w:rsid w:val="00E82DD3"/>
    <w:rsid w:val="00E832F5"/>
    <w:rsid w:val="00E83562"/>
    <w:rsid w:val="00E83719"/>
    <w:rsid w:val="00E8399E"/>
    <w:rsid w:val="00E83C82"/>
    <w:rsid w:val="00E83F64"/>
    <w:rsid w:val="00E841BE"/>
    <w:rsid w:val="00E846D3"/>
    <w:rsid w:val="00E847E7"/>
    <w:rsid w:val="00E84F4C"/>
    <w:rsid w:val="00E854EC"/>
    <w:rsid w:val="00E858ED"/>
    <w:rsid w:val="00E8630F"/>
    <w:rsid w:val="00E863AB"/>
    <w:rsid w:val="00E86CBC"/>
    <w:rsid w:val="00E86D20"/>
    <w:rsid w:val="00E87098"/>
    <w:rsid w:val="00E87AB1"/>
    <w:rsid w:val="00E90001"/>
    <w:rsid w:val="00E9035B"/>
    <w:rsid w:val="00E90944"/>
    <w:rsid w:val="00E909F8"/>
    <w:rsid w:val="00E91048"/>
    <w:rsid w:val="00E9115C"/>
    <w:rsid w:val="00E91168"/>
    <w:rsid w:val="00E913DD"/>
    <w:rsid w:val="00E91491"/>
    <w:rsid w:val="00E919DB"/>
    <w:rsid w:val="00E91DFC"/>
    <w:rsid w:val="00E91ECF"/>
    <w:rsid w:val="00E92019"/>
    <w:rsid w:val="00E92199"/>
    <w:rsid w:val="00E9258B"/>
    <w:rsid w:val="00E935D6"/>
    <w:rsid w:val="00E9414D"/>
    <w:rsid w:val="00E94864"/>
    <w:rsid w:val="00E9490A"/>
    <w:rsid w:val="00E94FE7"/>
    <w:rsid w:val="00E95815"/>
    <w:rsid w:val="00E95B95"/>
    <w:rsid w:val="00E95F44"/>
    <w:rsid w:val="00E9621D"/>
    <w:rsid w:val="00E965E6"/>
    <w:rsid w:val="00E967C6"/>
    <w:rsid w:val="00E96A2F"/>
    <w:rsid w:val="00E96A32"/>
    <w:rsid w:val="00E96EFA"/>
    <w:rsid w:val="00E96F5C"/>
    <w:rsid w:val="00E97185"/>
    <w:rsid w:val="00E972C8"/>
    <w:rsid w:val="00E974A7"/>
    <w:rsid w:val="00E9790D"/>
    <w:rsid w:val="00E97A59"/>
    <w:rsid w:val="00E97C84"/>
    <w:rsid w:val="00E97CD7"/>
    <w:rsid w:val="00EA044E"/>
    <w:rsid w:val="00EA0517"/>
    <w:rsid w:val="00EA088D"/>
    <w:rsid w:val="00EA0C48"/>
    <w:rsid w:val="00EA0E8F"/>
    <w:rsid w:val="00EA11C1"/>
    <w:rsid w:val="00EA1523"/>
    <w:rsid w:val="00EA19AC"/>
    <w:rsid w:val="00EA1A28"/>
    <w:rsid w:val="00EA1CEC"/>
    <w:rsid w:val="00EA1D0E"/>
    <w:rsid w:val="00EA21FB"/>
    <w:rsid w:val="00EA23A6"/>
    <w:rsid w:val="00EA240A"/>
    <w:rsid w:val="00EA2D32"/>
    <w:rsid w:val="00EA3069"/>
    <w:rsid w:val="00EA31FF"/>
    <w:rsid w:val="00EA4001"/>
    <w:rsid w:val="00EA4206"/>
    <w:rsid w:val="00EA4451"/>
    <w:rsid w:val="00EA49F0"/>
    <w:rsid w:val="00EA4E2A"/>
    <w:rsid w:val="00EA52CC"/>
    <w:rsid w:val="00EA5A6C"/>
    <w:rsid w:val="00EA60E5"/>
    <w:rsid w:val="00EA6201"/>
    <w:rsid w:val="00EA669E"/>
    <w:rsid w:val="00EA6B1B"/>
    <w:rsid w:val="00EA7235"/>
    <w:rsid w:val="00EA759E"/>
    <w:rsid w:val="00EA7934"/>
    <w:rsid w:val="00EA7962"/>
    <w:rsid w:val="00EA7C0F"/>
    <w:rsid w:val="00EB0597"/>
    <w:rsid w:val="00EB0714"/>
    <w:rsid w:val="00EB0E52"/>
    <w:rsid w:val="00EB1147"/>
    <w:rsid w:val="00EB16EE"/>
    <w:rsid w:val="00EB275A"/>
    <w:rsid w:val="00EB2914"/>
    <w:rsid w:val="00EB2C63"/>
    <w:rsid w:val="00EB2CD4"/>
    <w:rsid w:val="00EB2EC4"/>
    <w:rsid w:val="00EB352C"/>
    <w:rsid w:val="00EB3587"/>
    <w:rsid w:val="00EB359C"/>
    <w:rsid w:val="00EB3BE1"/>
    <w:rsid w:val="00EB3DFF"/>
    <w:rsid w:val="00EB3E71"/>
    <w:rsid w:val="00EB3F0B"/>
    <w:rsid w:val="00EB41CF"/>
    <w:rsid w:val="00EB467A"/>
    <w:rsid w:val="00EB4F33"/>
    <w:rsid w:val="00EB5052"/>
    <w:rsid w:val="00EB50FD"/>
    <w:rsid w:val="00EB520E"/>
    <w:rsid w:val="00EB5356"/>
    <w:rsid w:val="00EB5F66"/>
    <w:rsid w:val="00EB6438"/>
    <w:rsid w:val="00EB68FF"/>
    <w:rsid w:val="00EB74A1"/>
    <w:rsid w:val="00EB7F3A"/>
    <w:rsid w:val="00EC058E"/>
    <w:rsid w:val="00EC0691"/>
    <w:rsid w:val="00EC0C1B"/>
    <w:rsid w:val="00EC0C8E"/>
    <w:rsid w:val="00EC108E"/>
    <w:rsid w:val="00EC14AE"/>
    <w:rsid w:val="00EC20A6"/>
    <w:rsid w:val="00EC27E4"/>
    <w:rsid w:val="00EC285A"/>
    <w:rsid w:val="00EC2BA4"/>
    <w:rsid w:val="00EC2E2D"/>
    <w:rsid w:val="00EC2FAB"/>
    <w:rsid w:val="00EC307A"/>
    <w:rsid w:val="00EC308E"/>
    <w:rsid w:val="00EC33B8"/>
    <w:rsid w:val="00EC35BE"/>
    <w:rsid w:val="00EC361A"/>
    <w:rsid w:val="00EC44DB"/>
    <w:rsid w:val="00EC452A"/>
    <w:rsid w:val="00EC466A"/>
    <w:rsid w:val="00EC4AA3"/>
    <w:rsid w:val="00EC4CDB"/>
    <w:rsid w:val="00EC56B1"/>
    <w:rsid w:val="00EC6518"/>
    <w:rsid w:val="00EC692D"/>
    <w:rsid w:val="00EC7CB1"/>
    <w:rsid w:val="00ED024E"/>
    <w:rsid w:val="00ED0A62"/>
    <w:rsid w:val="00ED0C83"/>
    <w:rsid w:val="00ED107E"/>
    <w:rsid w:val="00ED10C5"/>
    <w:rsid w:val="00ED161C"/>
    <w:rsid w:val="00ED1655"/>
    <w:rsid w:val="00ED16E0"/>
    <w:rsid w:val="00ED2185"/>
    <w:rsid w:val="00ED2308"/>
    <w:rsid w:val="00ED26BF"/>
    <w:rsid w:val="00ED275F"/>
    <w:rsid w:val="00ED30BD"/>
    <w:rsid w:val="00ED3331"/>
    <w:rsid w:val="00ED35A7"/>
    <w:rsid w:val="00ED35CF"/>
    <w:rsid w:val="00ED3833"/>
    <w:rsid w:val="00ED388A"/>
    <w:rsid w:val="00ED3B3C"/>
    <w:rsid w:val="00ED3D21"/>
    <w:rsid w:val="00ED3D3E"/>
    <w:rsid w:val="00ED419A"/>
    <w:rsid w:val="00ED47B8"/>
    <w:rsid w:val="00ED4F85"/>
    <w:rsid w:val="00ED515A"/>
    <w:rsid w:val="00ED5434"/>
    <w:rsid w:val="00ED5456"/>
    <w:rsid w:val="00ED5488"/>
    <w:rsid w:val="00ED5AAE"/>
    <w:rsid w:val="00ED5B44"/>
    <w:rsid w:val="00ED5C76"/>
    <w:rsid w:val="00ED5C83"/>
    <w:rsid w:val="00ED5E94"/>
    <w:rsid w:val="00ED61B7"/>
    <w:rsid w:val="00ED6540"/>
    <w:rsid w:val="00ED68E9"/>
    <w:rsid w:val="00ED6B14"/>
    <w:rsid w:val="00ED6B6F"/>
    <w:rsid w:val="00ED6D55"/>
    <w:rsid w:val="00ED6E2C"/>
    <w:rsid w:val="00ED77C7"/>
    <w:rsid w:val="00EE0477"/>
    <w:rsid w:val="00EE05C3"/>
    <w:rsid w:val="00EE063A"/>
    <w:rsid w:val="00EE0FCA"/>
    <w:rsid w:val="00EE105D"/>
    <w:rsid w:val="00EE1550"/>
    <w:rsid w:val="00EE158E"/>
    <w:rsid w:val="00EE17EA"/>
    <w:rsid w:val="00EE18EF"/>
    <w:rsid w:val="00EE196F"/>
    <w:rsid w:val="00EE1C99"/>
    <w:rsid w:val="00EE1D98"/>
    <w:rsid w:val="00EE1EDD"/>
    <w:rsid w:val="00EE2687"/>
    <w:rsid w:val="00EE2A92"/>
    <w:rsid w:val="00EE39AA"/>
    <w:rsid w:val="00EE4240"/>
    <w:rsid w:val="00EE491A"/>
    <w:rsid w:val="00EE4F32"/>
    <w:rsid w:val="00EE62ED"/>
    <w:rsid w:val="00EE6431"/>
    <w:rsid w:val="00EE67C4"/>
    <w:rsid w:val="00EE6832"/>
    <w:rsid w:val="00EE6892"/>
    <w:rsid w:val="00EE6EFC"/>
    <w:rsid w:val="00EE70B1"/>
    <w:rsid w:val="00EE7336"/>
    <w:rsid w:val="00EE73B2"/>
    <w:rsid w:val="00EE7584"/>
    <w:rsid w:val="00EE7933"/>
    <w:rsid w:val="00EE7C44"/>
    <w:rsid w:val="00EF0823"/>
    <w:rsid w:val="00EF08DD"/>
    <w:rsid w:val="00EF109A"/>
    <w:rsid w:val="00EF160F"/>
    <w:rsid w:val="00EF206D"/>
    <w:rsid w:val="00EF25D2"/>
    <w:rsid w:val="00EF27B3"/>
    <w:rsid w:val="00EF289E"/>
    <w:rsid w:val="00EF292F"/>
    <w:rsid w:val="00EF2BE5"/>
    <w:rsid w:val="00EF2C25"/>
    <w:rsid w:val="00EF2F14"/>
    <w:rsid w:val="00EF3074"/>
    <w:rsid w:val="00EF34BF"/>
    <w:rsid w:val="00EF3AC7"/>
    <w:rsid w:val="00EF3CF9"/>
    <w:rsid w:val="00EF42B9"/>
    <w:rsid w:val="00EF4585"/>
    <w:rsid w:val="00EF4707"/>
    <w:rsid w:val="00EF4818"/>
    <w:rsid w:val="00EF4972"/>
    <w:rsid w:val="00EF4FDF"/>
    <w:rsid w:val="00EF52BC"/>
    <w:rsid w:val="00EF5587"/>
    <w:rsid w:val="00EF574A"/>
    <w:rsid w:val="00EF59A5"/>
    <w:rsid w:val="00EF5A13"/>
    <w:rsid w:val="00EF5CB5"/>
    <w:rsid w:val="00EF5CF2"/>
    <w:rsid w:val="00EF5DA6"/>
    <w:rsid w:val="00EF5E51"/>
    <w:rsid w:val="00EF611D"/>
    <w:rsid w:val="00EF6207"/>
    <w:rsid w:val="00EF62A8"/>
    <w:rsid w:val="00EF6C8F"/>
    <w:rsid w:val="00EF7065"/>
    <w:rsid w:val="00EF70F2"/>
    <w:rsid w:val="00EF7922"/>
    <w:rsid w:val="00EF7C65"/>
    <w:rsid w:val="00EF7D0C"/>
    <w:rsid w:val="00EF7FA3"/>
    <w:rsid w:val="00EF7FC5"/>
    <w:rsid w:val="00F0005A"/>
    <w:rsid w:val="00F00B1E"/>
    <w:rsid w:val="00F0192F"/>
    <w:rsid w:val="00F02476"/>
    <w:rsid w:val="00F02661"/>
    <w:rsid w:val="00F02898"/>
    <w:rsid w:val="00F02B71"/>
    <w:rsid w:val="00F02EA9"/>
    <w:rsid w:val="00F0303D"/>
    <w:rsid w:val="00F03322"/>
    <w:rsid w:val="00F03997"/>
    <w:rsid w:val="00F03C93"/>
    <w:rsid w:val="00F03F4A"/>
    <w:rsid w:val="00F0482D"/>
    <w:rsid w:val="00F04DFE"/>
    <w:rsid w:val="00F05143"/>
    <w:rsid w:val="00F051A9"/>
    <w:rsid w:val="00F0537D"/>
    <w:rsid w:val="00F0570E"/>
    <w:rsid w:val="00F05F04"/>
    <w:rsid w:val="00F06438"/>
    <w:rsid w:val="00F064DB"/>
    <w:rsid w:val="00F068FB"/>
    <w:rsid w:val="00F06EDF"/>
    <w:rsid w:val="00F0703A"/>
    <w:rsid w:val="00F07050"/>
    <w:rsid w:val="00F076C6"/>
    <w:rsid w:val="00F07734"/>
    <w:rsid w:val="00F0779C"/>
    <w:rsid w:val="00F07943"/>
    <w:rsid w:val="00F07DA1"/>
    <w:rsid w:val="00F07DDD"/>
    <w:rsid w:val="00F102D3"/>
    <w:rsid w:val="00F10356"/>
    <w:rsid w:val="00F10620"/>
    <w:rsid w:val="00F109CA"/>
    <w:rsid w:val="00F10AB5"/>
    <w:rsid w:val="00F10B82"/>
    <w:rsid w:val="00F10C0B"/>
    <w:rsid w:val="00F10D9D"/>
    <w:rsid w:val="00F11101"/>
    <w:rsid w:val="00F111FF"/>
    <w:rsid w:val="00F1120B"/>
    <w:rsid w:val="00F1127C"/>
    <w:rsid w:val="00F114B6"/>
    <w:rsid w:val="00F114E0"/>
    <w:rsid w:val="00F115F0"/>
    <w:rsid w:val="00F11B98"/>
    <w:rsid w:val="00F11C7B"/>
    <w:rsid w:val="00F12706"/>
    <w:rsid w:val="00F1278E"/>
    <w:rsid w:val="00F12AED"/>
    <w:rsid w:val="00F12B9C"/>
    <w:rsid w:val="00F12B9E"/>
    <w:rsid w:val="00F12BE8"/>
    <w:rsid w:val="00F12EC0"/>
    <w:rsid w:val="00F1321D"/>
    <w:rsid w:val="00F14040"/>
    <w:rsid w:val="00F14070"/>
    <w:rsid w:val="00F14593"/>
    <w:rsid w:val="00F14679"/>
    <w:rsid w:val="00F14ADE"/>
    <w:rsid w:val="00F14C01"/>
    <w:rsid w:val="00F152ED"/>
    <w:rsid w:val="00F1557B"/>
    <w:rsid w:val="00F159A0"/>
    <w:rsid w:val="00F15A9C"/>
    <w:rsid w:val="00F15D2D"/>
    <w:rsid w:val="00F15F87"/>
    <w:rsid w:val="00F16502"/>
    <w:rsid w:val="00F16AE7"/>
    <w:rsid w:val="00F16B3C"/>
    <w:rsid w:val="00F16C93"/>
    <w:rsid w:val="00F16E18"/>
    <w:rsid w:val="00F17197"/>
    <w:rsid w:val="00F172C4"/>
    <w:rsid w:val="00F17BD4"/>
    <w:rsid w:val="00F17E03"/>
    <w:rsid w:val="00F17E23"/>
    <w:rsid w:val="00F20126"/>
    <w:rsid w:val="00F204AE"/>
    <w:rsid w:val="00F207C0"/>
    <w:rsid w:val="00F20BD6"/>
    <w:rsid w:val="00F21047"/>
    <w:rsid w:val="00F214E2"/>
    <w:rsid w:val="00F214EB"/>
    <w:rsid w:val="00F21B0F"/>
    <w:rsid w:val="00F21B6B"/>
    <w:rsid w:val="00F226D1"/>
    <w:rsid w:val="00F226E7"/>
    <w:rsid w:val="00F22B8A"/>
    <w:rsid w:val="00F22F2B"/>
    <w:rsid w:val="00F2320D"/>
    <w:rsid w:val="00F23249"/>
    <w:rsid w:val="00F2346C"/>
    <w:rsid w:val="00F23C39"/>
    <w:rsid w:val="00F23CFB"/>
    <w:rsid w:val="00F23E40"/>
    <w:rsid w:val="00F2485E"/>
    <w:rsid w:val="00F248C6"/>
    <w:rsid w:val="00F248F6"/>
    <w:rsid w:val="00F249C0"/>
    <w:rsid w:val="00F25254"/>
    <w:rsid w:val="00F258BA"/>
    <w:rsid w:val="00F25A68"/>
    <w:rsid w:val="00F26173"/>
    <w:rsid w:val="00F261C2"/>
    <w:rsid w:val="00F26493"/>
    <w:rsid w:val="00F26643"/>
    <w:rsid w:val="00F26994"/>
    <w:rsid w:val="00F26B39"/>
    <w:rsid w:val="00F26B83"/>
    <w:rsid w:val="00F27246"/>
    <w:rsid w:val="00F27355"/>
    <w:rsid w:val="00F278DE"/>
    <w:rsid w:val="00F27A96"/>
    <w:rsid w:val="00F27BCD"/>
    <w:rsid w:val="00F302D5"/>
    <w:rsid w:val="00F30591"/>
    <w:rsid w:val="00F3070F"/>
    <w:rsid w:val="00F30A70"/>
    <w:rsid w:val="00F30D80"/>
    <w:rsid w:val="00F3139C"/>
    <w:rsid w:val="00F31569"/>
    <w:rsid w:val="00F31611"/>
    <w:rsid w:val="00F31E86"/>
    <w:rsid w:val="00F32119"/>
    <w:rsid w:val="00F322BE"/>
    <w:rsid w:val="00F322CA"/>
    <w:rsid w:val="00F323EE"/>
    <w:rsid w:val="00F3292D"/>
    <w:rsid w:val="00F32CD0"/>
    <w:rsid w:val="00F3305C"/>
    <w:rsid w:val="00F3314D"/>
    <w:rsid w:val="00F334C5"/>
    <w:rsid w:val="00F33734"/>
    <w:rsid w:val="00F337DE"/>
    <w:rsid w:val="00F338BC"/>
    <w:rsid w:val="00F33A8B"/>
    <w:rsid w:val="00F33E78"/>
    <w:rsid w:val="00F344AA"/>
    <w:rsid w:val="00F345F7"/>
    <w:rsid w:val="00F34C50"/>
    <w:rsid w:val="00F3571B"/>
    <w:rsid w:val="00F35729"/>
    <w:rsid w:val="00F35C5C"/>
    <w:rsid w:val="00F360F3"/>
    <w:rsid w:val="00F3634E"/>
    <w:rsid w:val="00F365C3"/>
    <w:rsid w:val="00F3673A"/>
    <w:rsid w:val="00F36816"/>
    <w:rsid w:val="00F3691B"/>
    <w:rsid w:val="00F36B0A"/>
    <w:rsid w:val="00F36C2C"/>
    <w:rsid w:val="00F36C43"/>
    <w:rsid w:val="00F36D50"/>
    <w:rsid w:val="00F36F68"/>
    <w:rsid w:val="00F3770D"/>
    <w:rsid w:val="00F37797"/>
    <w:rsid w:val="00F37C01"/>
    <w:rsid w:val="00F37D0E"/>
    <w:rsid w:val="00F37D38"/>
    <w:rsid w:val="00F40213"/>
    <w:rsid w:val="00F40541"/>
    <w:rsid w:val="00F40552"/>
    <w:rsid w:val="00F40602"/>
    <w:rsid w:val="00F4098C"/>
    <w:rsid w:val="00F413B8"/>
    <w:rsid w:val="00F41588"/>
    <w:rsid w:val="00F418C2"/>
    <w:rsid w:val="00F418EC"/>
    <w:rsid w:val="00F4247F"/>
    <w:rsid w:val="00F426F1"/>
    <w:rsid w:val="00F42A23"/>
    <w:rsid w:val="00F42F55"/>
    <w:rsid w:val="00F43202"/>
    <w:rsid w:val="00F4357C"/>
    <w:rsid w:val="00F439BF"/>
    <w:rsid w:val="00F43A34"/>
    <w:rsid w:val="00F4450A"/>
    <w:rsid w:val="00F44647"/>
    <w:rsid w:val="00F447A4"/>
    <w:rsid w:val="00F44BE5"/>
    <w:rsid w:val="00F44CF4"/>
    <w:rsid w:val="00F44D8C"/>
    <w:rsid w:val="00F44EF1"/>
    <w:rsid w:val="00F4540D"/>
    <w:rsid w:val="00F4555F"/>
    <w:rsid w:val="00F4566F"/>
    <w:rsid w:val="00F45D73"/>
    <w:rsid w:val="00F46072"/>
    <w:rsid w:val="00F46307"/>
    <w:rsid w:val="00F46D5E"/>
    <w:rsid w:val="00F46DA0"/>
    <w:rsid w:val="00F4700D"/>
    <w:rsid w:val="00F47117"/>
    <w:rsid w:val="00F475D0"/>
    <w:rsid w:val="00F476CA"/>
    <w:rsid w:val="00F4773B"/>
    <w:rsid w:val="00F477E3"/>
    <w:rsid w:val="00F47954"/>
    <w:rsid w:val="00F479A9"/>
    <w:rsid w:val="00F47EDA"/>
    <w:rsid w:val="00F504B0"/>
    <w:rsid w:val="00F50A3C"/>
    <w:rsid w:val="00F50B50"/>
    <w:rsid w:val="00F514FD"/>
    <w:rsid w:val="00F51602"/>
    <w:rsid w:val="00F51603"/>
    <w:rsid w:val="00F51AA4"/>
    <w:rsid w:val="00F51AD2"/>
    <w:rsid w:val="00F51B3D"/>
    <w:rsid w:val="00F51B7D"/>
    <w:rsid w:val="00F51DE3"/>
    <w:rsid w:val="00F523A3"/>
    <w:rsid w:val="00F52C7F"/>
    <w:rsid w:val="00F52D1F"/>
    <w:rsid w:val="00F52FA1"/>
    <w:rsid w:val="00F530BC"/>
    <w:rsid w:val="00F53313"/>
    <w:rsid w:val="00F53530"/>
    <w:rsid w:val="00F5430E"/>
    <w:rsid w:val="00F546B1"/>
    <w:rsid w:val="00F54758"/>
    <w:rsid w:val="00F549D8"/>
    <w:rsid w:val="00F54AF0"/>
    <w:rsid w:val="00F54CEA"/>
    <w:rsid w:val="00F54ECD"/>
    <w:rsid w:val="00F55015"/>
    <w:rsid w:val="00F553AA"/>
    <w:rsid w:val="00F55406"/>
    <w:rsid w:val="00F556C1"/>
    <w:rsid w:val="00F5579D"/>
    <w:rsid w:val="00F557EB"/>
    <w:rsid w:val="00F55C73"/>
    <w:rsid w:val="00F55C86"/>
    <w:rsid w:val="00F563FA"/>
    <w:rsid w:val="00F564B2"/>
    <w:rsid w:val="00F565E4"/>
    <w:rsid w:val="00F56F5D"/>
    <w:rsid w:val="00F57522"/>
    <w:rsid w:val="00F57847"/>
    <w:rsid w:val="00F57B2B"/>
    <w:rsid w:val="00F6043A"/>
    <w:rsid w:val="00F605FC"/>
    <w:rsid w:val="00F60784"/>
    <w:rsid w:val="00F607A7"/>
    <w:rsid w:val="00F60E0D"/>
    <w:rsid w:val="00F60E2B"/>
    <w:rsid w:val="00F60E49"/>
    <w:rsid w:val="00F61356"/>
    <w:rsid w:val="00F6145D"/>
    <w:rsid w:val="00F61AA0"/>
    <w:rsid w:val="00F61D4B"/>
    <w:rsid w:val="00F61F75"/>
    <w:rsid w:val="00F62B10"/>
    <w:rsid w:val="00F62D8E"/>
    <w:rsid w:val="00F62ECD"/>
    <w:rsid w:val="00F630AC"/>
    <w:rsid w:val="00F63616"/>
    <w:rsid w:val="00F638B8"/>
    <w:rsid w:val="00F63E27"/>
    <w:rsid w:val="00F6499F"/>
    <w:rsid w:val="00F64EC1"/>
    <w:rsid w:val="00F651F8"/>
    <w:rsid w:val="00F65373"/>
    <w:rsid w:val="00F65496"/>
    <w:rsid w:val="00F65F05"/>
    <w:rsid w:val="00F65FA0"/>
    <w:rsid w:val="00F65FEA"/>
    <w:rsid w:val="00F6627E"/>
    <w:rsid w:val="00F66833"/>
    <w:rsid w:val="00F66BF2"/>
    <w:rsid w:val="00F66CB8"/>
    <w:rsid w:val="00F66F70"/>
    <w:rsid w:val="00F67261"/>
    <w:rsid w:val="00F67411"/>
    <w:rsid w:val="00F67619"/>
    <w:rsid w:val="00F67740"/>
    <w:rsid w:val="00F677ED"/>
    <w:rsid w:val="00F67BB5"/>
    <w:rsid w:val="00F67BD3"/>
    <w:rsid w:val="00F67E6D"/>
    <w:rsid w:val="00F70014"/>
    <w:rsid w:val="00F70436"/>
    <w:rsid w:val="00F70584"/>
    <w:rsid w:val="00F70CA2"/>
    <w:rsid w:val="00F71701"/>
    <w:rsid w:val="00F71BE1"/>
    <w:rsid w:val="00F71F05"/>
    <w:rsid w:val="00F71F15"/>
    <w:rsid w:val="00F727C3"/>
    <w:rsid w:val="00F72CBF"/>
    <w:rsid w:val="00F72DAC"/>
    <w:rsid w:val="00F735C5"/>
    <w:rsid w:val="00F73F49"/>
    <w:rsid w:val="00F73F5B"/>
    <w:rsid w:val="00F742EF"/>
    <w:rsid w:val="00F7463D"/>
    <w:rsid w:val="00F74F14"/>
    <w:rsid w:val="00F74F3E"/>
    <w:rsid w:val="00F74F9A"/>
    <w:rsid w:val="00F75001"/>
    <w:rsid w:val="00F7556B"/>
    <w:rsid w:val="00F75733"/>
    <w:rsid w:val="00F75A4F"/>
    <w:rsid w:val="00F75E62"/>
    <w:rsid w:val="00F76494"/>
    <w:rsid w:val="00F766F4"/>
    <w:rsid w:val="00F76862"/>
    <w:rsid w:val="00F768B5"/>
    <w:rsid w:val="00F76E55"/>
    <w:rsid w:val="00F77373"/>
    <w:rsid w:val="00F804A8"/>
    <w:rsid w:val="00F8054B"/>
    <w:rsid w:val="00F8082A"/>
    <w:rsid w:val="00F8084C"/>
    <w:rsid w:val="00F80A99"/>
    <w:rsid w:val="00F80BF6"/>
    <w:rsid w:val="00F8117D"/>
    <w:rsid w:val="00F81268"/>
    <w:rsid w:val="00F81643"/>
    <w:rsid w:val="00F819A3"/>
    <w:rsid w:val="00F81BCF"/>
    <w:rsid w:val="00F8326B"/>
    <w:rsid w:val="00F83388"/>
    <w:rsid w:val="00F83AA2"/>
    <w:rsid w:val="00F843AB"/>
    <w:rsid w:val="00F848B0"/>
    <w:rsid w:val="00F849E1"/>
    <w:rsid w:val="00F84AD8"/>
    <w:rsid w:val="00F84FFD"/>
    <w:rsid w:val="00F85254"/>
    <w:rsid w:val="00F852C0"/>
    <w:rsid w:val="00F853C6"/>
    <w:rsid w:val="00F85670"/>
    <w:rsid w:val="00F86554"/>
    <w:rsid w:val="00F8693E"/>
    <w:rsid w:val="00F8697E"/>
    <w:rsid w:val="00F86985"/>
    <w:rsid w:val="00F86987"/>
    <w:rsid w:val="00F86B9B"/>
    <w:rsid w:val="00F86D60"/>
    <w:rsid w:val="00F86EFC"/>
    <w:rsid w:val="00F873B1"/>
    <w:rsid w:val="00F874EF"/>
    <w:rsid w:val="00F875E3"/>
    <w:rsid w:val="00F8772C"/>
    <w:rsid w:val="00F87C1A"/>
    <w:rsid w:val="00F87D1D"/>
    <w:rsid w:val="00F87E38"/>
    <w:rsid w:val="00F87F7E"/>
    <w:rsid w:val="00F90028"/>
    <w:rsid w:val="00F9041B"/>
    <w:rsid w:val="00F904EB"/>
    <w:rsid w:val="00F9067A"/>
    <w:rsid w:val="00F91149"/>
    <w:rsid w:val="00F91237"/>
    <w:rsid w:val="00F9137D"/>
    <w:rsid w:val="00F91F4A"/>
    <w:rsid w:val="00F92989"/>
    <w:rsid w:val="00F92A34"/>
    <w:rsid w:val="00F92A86"/>
    <w:rsid w:val="00F92C60"/>
    <w:rsid w:val="00F92FD7"/>
    <w:rsid w:val="00F93292"/>
    <w:rsid w:val="00F93913"/>
    <w:rsid w:val="00F93B6C"/>
    <w:rsid w:val="00F93BFA"/>
    <w:rsid w:val="00F93C5B"/>
    <w:rsid w:val="00F93C65"/>
    <w:rsid w:val="00F94466"/>
    <w:rsid w:val="00F944E5"/>
    <w:rsid w:val="00F94815"/>
    <w:rsid w:val="00F9488D"/>
    <w:rsid w:val="00F94B94"/>
    <w:rsid w:val="00F94E92"/>
    <w:rsid w:val="00F94E94"/>
    <w:rsid w:val="00F95183"/>
    <w:rsid w:val="00F95607"/>
    <w:rsid w:val="00F95807"/>
    <w:rsid w:val="00F95A69"/>
    <w:rsid w:val="00F95BFE"/>
    <w:rsid w:val="00F95EE7"/>
    <w:rsid w:val="00F9636C"/>
    <w:rsid w:val="00F96A48"/>
    <w:rsid w:val="00F96C35"/>
    <w:rsid w:val="00F96D5C"/>
    <w:rsid w:val="00F97191"/>
    <w:rsid w:val="00F973A5"/>
    <w:rsid w:val="00F973D7"/>
    <w:rsid w:val="00F97760"/>
    <w:rsid w:val="00F97A70"/>
    <w:rsid w:val="00F97AC3"/>
    <w:rsid w:val="00FA0142"/>
    <w:rsid w:val="00FA099C"/>
    <w:rsid w:val="00FA0CB9"/>
    <w:rsid w:val="00FA0E2B"/>
    <w:rsid w:val="00FA111D"/>
    <w:rsid w:val="00FA1314"/>
    <w:rsid w:val="00FA1342"/>
    <w:rsid w:val="00FA15A3"/>
    <w:rsid w:val="00FA16E2"/>
    <w:rsid w:val="00FA1837"/>
    <w:rsid w:val="00FA1BBC"/>
    <w:rsid w:val="00FA1CFD"/>
    <w:rsid w:val="00FA2AD4"/>
    <w:rsid w:val="00FA3060"/>
    <w:rsid w:val="00FA3364"/>
    <w:rsid w:val="00FA35CF"/>
    <w:rsid w:val="00FA3711"/>
    <w:rsid w:val="00FA3774"/>
    <w:rsid w:val="00FA3815"/>
    <w:rsid w:val="00FA3F78"/>
    <w:rsid w:val="00FA4137"/>
    <w:rsid w:val="00FA4B25"/>
    <w:rsid w:val="00FA4BA1"/>
    <w:rsid w:val="00FA4D95"/>
    <w:rsid w:val="00FA4DBC"/>
    <w:rsid w:val="00FA51D0"/>
    <w:rsid w:val="00FA5CDB"/>
    <w:rsid w:val="00FA617F"/>
    <w:rsid w:val="00FA6381"/>
    <w:rsid w:val="00FA6511"/>
    <w:rsid w:val="00FA6642"/>
    <w:rsid w:val="00FA67E6"/>
    <w:rsid w:val="00FA6B55"/>
    <w:rsid w:val="00FA71B7"/>
    <w:rsid w:val="00FA75A5"/>
    <w:rsid w:val="00FA75E0"/>
    <w:rsid w:val="00FB1213"/>
    <w:rsid w:val="00FB1411"/>
    <w:rsid w:val="00FB193D"/>
    <w:rsid w:val="00FB1D4B"/>
    <w:rsid w:val="00FB1E06"/>
    <w:rsid w:val="00FB1EC4"/>
    <w:rsid w:val="00FB1F5F"/>
    <w:rsid w:val="00FB261E"/>
    <w:rsid w:val="00FB2889"/>
    <w:rsid w:val="00FB2E1D"/>
    <w:rsid w:val="00FB2E2C"/>
    <w:rsid w:val="00FB3250"/>
    <w:rsid w:val="00FB32BD"/>
    <w:rsid w:val="00FB363F"/>
    <w:rsid w:val="00FB3728"/>
    <w:rsid w:val="00FB383A"/>
    <w:rsid w:val="00FB3A8E"/>
    <w:rsid w:val="00FB4089"/>
    <w:rsid w:val="00FB4186"/>
    <w:rsid w:val="00FB42AF"/>
    <w:rsid w:val="00FB46A6"/>
    <w:rsid w:val="00FB49A3"/>
    <w:rsid w:val="00FB4F09"/>
    <w:rsid w:val="00FB56CE"/>
    <w:rsid w:val="00FB5A9A"/>
    <w:rsid w:val="00FB5F43"/>
    <w:rsid w:val="00FB6221"/>
    <w:rsid w:val="00FB6478"/>
    <w:rsid w:val="00FB67EC"/>
    <w:rsid w:val="00FB6E6B"/>
    <w:rsid w:val="00FB6FE4"/>
    <w:rsid w:val="00FB706C"/>
    <w:rsid w:val="00FB7C7B"/>
    <w:rsid w:val="00FC0454"/>
    <w:rsid w:val="00FC0D37"/>
    <w:rsid w:val="00FC1598"/>
    <w:rsid w:val="00FC1893"/>
    <w:rsid w:val="00FC1950"/>
    <w:rsid w:val="00FC196F"/>
    <w:rsid w:val="00FC1CA7"/>
    <w:rsid w:val="00FC1FEC"/>
    <w:rsid w:val="00FC26E6"/>
    <w:rsid w:val="00FC2995"/>
    <w:rsid w:val="00FC2A23"/>
    <w:rsid w:val="00FC2B42"/>
    <w:rsid w:val="00FC2FE5"/>
    <w:rsid w:val="00FC3A3A"/>
    <w:rsid w:val="00FC3C58"/>
    <w:rsid w:val="00FC3CCD"/>
    <w:rsid w:val="00FC4142"/>
    <w:rsid w:val="00FC416B"/>
    <w:rsid w:val="00FC4214"/>
    <w:rsid w:val="00FC4892"/>
    <w:rsid w:val="00FC4AF8"/>
    <w:rsid w:val="00FC51A1"/>
    <w:rsid w:val="00FC53B8"/>
    <w:rsid w:val="00FC5A5F"/>
    <w:rsid w:val="00FC5BDF"/>
    <w:rsid w:val="00FC6462"/>
    <w:rsid w:val="00FC64D4"/>
    <w:rsid w:val="00FC682C"/>
    <w:rsid w:val="00FC722D"/>
    <w:rsid w:val="00FC7338"/>
    <w:rsid w:val="00FC756C"/>
    <w:rsid w:val="00FC7853"/>
    <w:rsid w:val="00FC7F98"/>
    <w:rsid w:val="00FD006F"/>
    <w:rsid w:val="00FD02AC"/>
    <w:rsid w:val="00FD0483"/>
    <w:rsid w:val="00FD05C7"/>
    <w:rsid w:val="00FD0843"/>
    <w:rsid w:val="00FD1083"/>
    <w:rsid w:val="00FD1398"/>
    <w:rsid w:val="00FD161E"/>
    <w:rsid w:val="00FD1727"/>
    <w:rsid w:val="00FD1BA7"/>
    <w:rsid w:val="00FD1EBC"/>
    <w:rsid w:val="00FD2173"/>
    <w:rsid w:val="00FD23C5"/>
    <w:rsid w:val="00FD29E2"/>
    <w:rsid w:val="00FD2C71"/>
    <w:rsid w:val="00FD2D96"/>
    <w:rsid w:val="00FD2E8C"/>
    <w:rsid w:val="00FD31CF"/>
    <w:rsid w:val="00FD336A"/>
    <w:rsid w:val="00FD3796"/>
    <w:rsid w:val="00FD38B1"/>
    <w:rsid w:val="00FD38EF"/>
    <w:rsid w:val="00FD3AAD"/>
    <w:rsid w:val="00FD3D9A"/>
    <w:rsid w:val="00FD40AC"/>
    <w:rsid w:val="00FD4D3C"/>
    <w:rsid w:val="00FD4DF0"/>
    <w:rsid w:val="00FD575C"/>
    <w:rsid w:val="00FD6322"/>
    <w:rsid w:val="00FD662D"/>
    <w:rsid w:val="00FD6A52"/>
    <w:rsid w:val="00FD7263"/>
    <w:rsid w:val="00FD781A"/>
    <w:rsid w:val="00FD7AA6"/>
    <w:rsid w:val="00FD7B7A"/>
    <w:rsid w:val="00FD7B88"/>
    <w:rsid w:val="00FD7E43"/>
    <w:rsid w:val="00FE0079"/>
    <w:rsid w:val="00FE01F4"/>
    <w:rsid w:val="00FE08E0"/>
    <w:rsid w:val="00FE0AC8"/>
    <w:rsid w:val="00FE0B41"/>
    <w:rsid w:val="00FE1000"/>
    <w:rsid w:val="00FE11EB"/>
    <w:rsid w:val="00FE1529"/>
    <w:rsid w:val="00FE1801"/>
    <w:rsid w:val="00FE192E"/>
    <w:rsid w:val="00FE1F99"/>
    <w:rsid w:val="00FE2428"/>
    <w:rsid w:val="00FE264A"/>
    <w:rsid w:val="00FE29E1"/>
    <w:rsid w:val="00FE2A4F"/>
    <w:rsid w:val="00FE2BE4"/>
    <w:rsid w:val="00FE2CDB"/>
    <w:rsid w:val="00FE2E3D"/>
    <w:rsid w:val="00FE31A9"/>
    <w:rsid w:val="00FE3229"/>
    <w:rsid w:val="00FE330B"/>
    <w:rsid w:val="00FE3635"/>
    <w:rsid w:val="00FE3886"/>
    <w:rsid w:val="00FE38D6"/>
    <w:rsid w:val="00FE3D2D"/>
    <w:rsid w:val="00FE3D77"/>
    <w:rsid w:val="00FE3E07"/>
    <w:rsid w:val="00FE3E6D"/>
    <w:rsid w:val="00FE4059"/>
    <w:rsid w:val="00FE4187"/>
    <w:rsid w:val="00FE4274"/>
    <w:rsid w:val="00FE479D"/>
    <w:rsid w:val="00FE4ECA"/>
    <w:rsid w:val="00FE50C2"/>
    <w:rsid w:val="00FE529A"/>
    <w:rsid w:val="00FE5769"/>
    <w:rsid w:val="00FE5827"/>
    <w:rsid w:val="00FE59A5"/>
    <w:rsid w:val="00FE5BE1"/>
    <w:rsid w:val="00FE5DA8"/>
    <w:rsid w:val="00FE5E1E"/>
    <w:rsid w:val="00FE63C8"/>
    <w:rsid w:val="00FE6683"/>
    <w:rsid w:val="00FE68A7"/>
    <w:rsid w:val="00FE6B4F"/>
    <w:rsid w:val="00FE6DCC"/>
    <w:rsid w:val="00FE75AD"/>
    <w:rsid w:val="00FE797B"/>
    <w:rsid w:val="00FE79A1"/>
    <w:rsid w:val="00FF0266"/>
    <w:rsid w:val="00FF0599"/>
    <w:rsid w:val="00FF05D4"/>
    <w:rsid w:val="00FF061C"/>
    <w:rsid w:val="00FF0939"/>
    <w:rsid w:val="00FF097B"/>
    <w:rsid w:val="00FF0B41"/>
    <w:rsid w:val="00FF0BA2"/>
    <w:rsid w:val="00FF0BF7"/>
    <w:rsid w:val="00FF0CBF"/>
    <w:rsid w:val="00FF0DD3"/>
    <w:rsid w:val="00FF10B1"/>
    <w:rsid w:val="00FF17C2"/>
    <w:rsid w:val="00FF1864"/>
    <w:rsid w:val="00FF19EB"/>
    <w:rsid w:val="00FF1EC1"/>
    <w:rsid w:val="00FF264F"/>
    <w:rsid w:val="00FF27C7"/>
    <w:rsid w:val="00FF2993"/>
    <w:rsid w:val="00FF29DD"/>
    <w:rsid w:val="00FF2AEA"/>
    <w:rsid w:val="00FF3035"/>
    <w:rsid w:val="00FF318F"/>
    <w:rsid w:val="00FF31AE"/>
    <w:rsid w:val="00FF32EA"/>
    <w:rsid w:val="00FF346F"/>
    <w:rsid w:val="00FF354E"/>
    <w:rsid w:val="00FF35A1"/>
    <w:rsid w:val="00FF3685"/>
    <w:rsid w:val="00FF3EC1"/>
    <w:rsid w:val="00FF45CF"/>
    <w:rsid w:val="00FF4672"/>
    <w:rsid w:val="00FF4B82"/>
    <w:rsid w:val="00FF4C3C"/>
    <w:rsid w:val="00FF5298"/>
    <w:rsid w:val="00FF553C"/>
    <w:rsid w:val="00FF565C"/>
    <w:rsid w:val="00FF5AAB"/>
    <w:rsid w:val="00FF5ED5"/>
    <w:rsid w:val="00FF6475"/>
    <w:rsid w:val="00FF6A73"/>
    <w:rsid w:val="00FF6E52"/>
    <w:rsid w:val="00FF6FBA"/>
    <w:rsid w:val="00FF7799"/>
    <w:rsid w:val="00FF79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97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9"/>
    <w:qFormat/>
    <w:rsid w:val="004B597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DF6AA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4B5973"/>
    <w:rPr>
      <w:rFonts w:cs="Times New Roman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DF6AA9"/>
    <w:rPr>
      <w:rFonts w:ascii="Cambria" w:eastAsia="宋体" w:hAnsi="Cambria" w:cs="Times New Roman"/>
      <w:b/>
      <w:bCs/>
      <w:sz w:val="32"/>
      <w:szCs w:val="32"/>
    </w:rPr>
  </w:style>
  <w:style w:type="paragraph" w:styleId="ListParagraph">
    <w:name w:val="List Paragraph"/>
    <w:basedOn w:val="Normal"/>
    <w:uiPriority w:val="99"/>
    <w:qFormat/>
    <w:rsid w:val="00A277DB"/>
    <w:pPr>
      <w:ind w:firstLineChars="200" w:firstLine="420"/>
    </w:pPr>
  </w:style>
  <w:style w:type="character" w:styleId="Hyperlink">
    <w:name w:val="Hyperlink"/>
    <w:basedOn w:val="DefaultParagraphFont"/>
    <w:uiPriority w:val="99"/>
    <w:rsid w:val="00F54CEA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6840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6840A9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6840A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6840A9"/>
    <w:rPr>
      <w:rFonts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7A65C8"/>
    <w:rPr>
      <w:rFonts w:cs="Times New Roman"/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rsid w:val="007A65C8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7A65C8"/>
    <w:rPr>
      <w:rFonts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7A65C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7A65C8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7A65C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A65C8"/>
    <w:rPr>
      <w:rFonts w:cs="Times New Roman"/>
      <w:sz w:val="18"/>
      <w:szCs w:val="18"/>
    </w:rPr>
  </w:style>
  <w:style w:type="paragraph" w:styleId="NormalWeb">
    <w:name w:val="Normal (Web)"/>
    <w:basedOn w:val="Normal"/>
    <w:uiPriority w:val="99"/>
    <w:rsid w:val="00C72E4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5871AD"/>
    <w:rPr>
      <w:rFonts w:cs="Times New Roman"/>
    </w:rPr>
  </w:style>
  <w:style w:type="character" w:customStyle="1" w:styleId="UnresolvedMention">
    <w:name w:val="Unresolved Mention"/>
    <w:basedOn w:val="DefaultParagraphFont"/>
    <w:uiPriority w:val="99"/>
    <w:semiHidden/>
    <w:rsid w:val="00296C98"/>
    <w:rPr>
      <w:rFonts w:cs="Times New Roman"/>
      <w:color w:val="808080"/>
      <w:shd w:val="clear" w:color="auto" w:fill="E6E6E6"/>
    </w:rPr>
  </w:style>
  <w:style w:type="character" w:styleId="Strong">
    <w:name w:val="Strong"/>
    <w:basedOn w:val="DefaultParagraphFont"/>
    <w:uiPriority w:val="99"/>
    <w:qFormat/>
    <w:rsid w:val="00FB1F5F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094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4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4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4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66">
      <w:marLeft w:val="125"/>
      <w:marRight w:val="125"/>
      <w:marTop w:val="125"/>
      <w:marBottom w:val="1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41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941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4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keyway.com.c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hr@keyway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149</TotalTime>
  <Pages>3</Pages>
  <Words>290</Words>
  <Characters>1655</Characters>
  <Application>Microsoft Office Outlook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Xzjd</cp:lastModifiedBy>
  <cp:revision>112</cp:revision>
  <dcterms:created xsi:type="dcterms:W3CDTF">2018-08-28T08:17:00Z</dcterms:created>
  <dcterms:modified xsi:type="dcterms:W3CDTF">2018-08-29T15:49:00Z</dcterms:modified>
</cp:coreProperties>
</file>